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jc w:val="center"/>
        <w:tblLook w:val="04A0" w:firstRow="1" w:lastRow="0" w:firstColumn="1" w:lastColumn="0" w:noHBand="0" w:noVBand="1"/>
      </w:tblPr>
      <w:tblGrid>
        <w:gridCol w:w="4617"/>
        <w:gridCol w:w="6298"/>
      </w:tblGrid>
      <w:tr w:rsidR="009F1174" w:rsidRPr="008E4337" w14:paraId="3724D1A8" w14:textId="77777777" w:rsidTr="009E11D4">
        <w:trPr>
          <w:trHeight w:val="1375"/>
          <w:jc w:val="center"/>
        </w:trPr>
        <w:tc>
          <w:tcPr>
            <w:tcW w:w="4617" w:type="dxa"/>
            <w:hideMark/>
          </w:tcPr>
          <w:p w14:paraId="4EC1E055" w14:textId="2717C9C7" w:rsidR="009F1174" w:rsidRPr="008E4337" w:rsidRDefault="00E35BA8" w:rsidP="009F11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E4337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8BEF01" wp14:editId="0A9D571C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165735</wp:posOffset>
                      </wp:positionV>
                      <wp:extent cx="1371600" cy="302260"/>
                      <wp:effectExtent l="19050" t="19050" r="38100" b="59690"/>
                      <wp:wrapNone/>
                      <wp:docPr id="6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5EFD432D" w14:textId="264F6E6F" w:rsidR="009F1174" w:rsidRPr="001F60B9" w:rsidRDefault="009F1174" w:rsidP="009F1174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</w:pPr>
                                  <w:r w:rsidRPr="001F60B9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 xml:space="preserve">ĐỀ </w:t>
                                  </w:r>
                                  <w:r w:rsidR="00433026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 xml:space="preserve">THỬ SỨC 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>0</w:t>
                                  </w:r>
                                  <w:r w:rsidR="008E4337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BEF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9" o:spid="_x0000_s1026" type="#_x0000_t202" style="position:absolute;left:0;text-align:left;margin-left:45.6pt;margin-top:13.05pt;width:108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" fillcolor="white [3212]" strokecolor="blue" strokeweight="3pt">
                      <v:shadow on="t" color="#823b0b [1605]" opacity=".5" offset="1pt"/>
                      <v:textbox>
                        <w:txbxContent>
                          <w:p w14:paraId="5EFD432D" w14:textId="264F6E6F" w:rsidR="009F1174" w:rsidRPr="001F60B9" w:rsidRDefault="009F1174" w:rsidP="009F1174">
                            <w:pPr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</w:pPr>
                            <w:r w:rsidRPr="001F60B9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 xml:space="preserve">ĐỀ </w:t>
                            </w:r>
                            <w:r w:rsidR="00433026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 xml:space="preserve">THỬ SỨC </w:t>
                            </w:r>
                            <w:r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>0</w:t>
                            </w:r>
                            <w:r w:rsidR="008E4337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174" w:rsidRPr="008E4337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42C712" wp14:editId="4FDBD9C6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29845</wp:posOffset>
                      </wp:positionV>
                      <wp:extent cx="146685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002A4F16" id="Straight Connector 1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2.35pt" to="166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EC7EA5A" w14:textId="740789C0" w:rsidR="009F1174" w:rsidRPr="008E4337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7677DA" w14:textId="60DF1E05" w:rsidR="009F1174" w:rsidRPr="008E4337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9E0DB76" w14:textId="14615237" w:rsidR="009F1174" w:rsidRPr="008E4337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8" w:type="dxa"/>
            <w:hideMark/>
          </w:tcPr>
          <w:p w14:paraId="0F5E7037" w14:textId="64170F0A" w:rsidR="00C6348C" w:rsidRPr="008E4337" w:rsidRDefault="009F1174" w:rsidP="008E43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8E4337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ĐỀ </w:t>
            </w:r>
            <w:r w:rsidR="00872F3C" w:rsidRPr="008E4337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ÔN TẬP </w:t>
            </w:r>
            <w:r w:rsidR="008E4337" w:rsidRPr="008E4337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KIỂM TRA GIỮA KÌ 2</w:t>
            </w:r>
          </w:p>
          <w:p w14:paraId="31745CED" w14:textId="7F6688BE" w:rsidR="009F1174" w:rsidRPr="008E4337" w:rsidRDefault="009F1174" w:rsidP="009F1174">
            <w:pPr>
              <w:tabs>
                <w:tab w:val="left" w:pos="793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E433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NĂM HỌC 202</w:t>
            </w:r>
            <w:r w:rsidR="000F7E40" w:rsidRPr="008E433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Pr="008E433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-202</w:t>
            </w:r>
            <w:r w:rsidR="000F7E40" w:rsidRPr="008E433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  <w:p w14:paraId="581DADFD" w14:textId="11A7E055" w:rsidR="009F1174" w:rsidRPr="008E4337" w:rsidRDefault="009F1174" w:rsidP="009F1174">
            <w:pPr>
              <w:tabs>
                <w:tab w:val="left" w:pos="7937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E4337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M</w:t>
            </w:r>
            <w:r w:rsidRPr="008E43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ÔN THI: TOÁN </w:t>
            </w:r>
            <w:r w:rsidR="00872F3C" w:rsidRPr="008E43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  <w:r w:rsidR="0057660E" w:rsidRPr="008E43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  <w:r w:rsidR="00872F3C" w:rsidRPr="008E43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- </w:t>
            </w:r>
            <w:r w:rsidR="008E4337" w:rsidRPr="008E43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KẾT NỐI TRI THỨC</w:t>
            </w:r>
          </w:p>
          <w:p w14:paraId="30C60118" w14:textId="2C39A47A" w:rsidR="009F1174" w:rsidRPr="008E4337" w:rsidRDefault="009F1174" w:rsidP="009F11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8E4337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3E71C6" wp14:editId="369F8189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205105</wp:posOffset>
                      </wp:positionV>
                      <wp:extent cx="1143803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80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52E2E9CB" id="Straight Connector 1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2pt,16.15pt" to="194.2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C83B804" w14:textId="77777777" w:rsidR="00731610" w:rsidRDefault="00731610" w:rsidP="008E4337">
      <w:pPr>
        <w:spacing w:before="12" w:after="12" w:line="276" w:lineRule="auto"/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</w:pPr>
    </w:p>
    <w:p w14:paraId="75179222" w14:textId="0ADDDD69" w:rsidR="008E4337" w:rsidRPr="008E4337" w:rsidRDefault="008E4337" w:rsidP="008E4337">
      <w:pPr>
        <w:spacing w:before="12" w:after="12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PHẦN I.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( 3 điểm)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trắc nghiệm nhiều phương án lựa chọn.</w: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Thí sinh trả lời từ câu 1 đến câu 12. Mỗi câu thí sinh chỉ chọn một phương án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  <w:t>.</w:t>
      </w:r>
    </w:p>
    <w:p w14:paraId="244E23D4" w14:textId="77777777" w:rsidR="008E4337" w:rsidRPr="008E4337" w:rsidRDefault="008E4337" w:rsidP="008E4337">
      <w:pPr>
        <w:pStyle w:val="NoSpacing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/>
          <w:b/>
          <w:color w:val="9900CC"/>
          <w:sz w:val="24"/>
          <w:szCs w:val="24"/>
        </w:rPr>
      </w:pPr>
      <w:r w:rsidRPr="008E4337">
        <w:rPr>
          <w:rFonts w:ascii="Times New Roman" w:hAnsi="Times New Roman"/>
          <w:b/>
          <w:color w:val="0000FF"/>
          <w:sz w:val="24"/>
          <w:szCs w:val="24"/>
        </w:rPr>
        <w:t>Câu 1:</w:t>
      </w:r>
      <w:r w:rsidRPr="008E4337">
        <w:rPr>
          <w:rFonts w:ascii="Times New Roman" w:hAnsi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Cho các số dương </w:t>
      </w:r>
      <w:r w:rsidRPr="008E4337">
        <w:rPr>
          <w:rFonts w:ascii="Times New Roman" w:hAnsi="Times New Roman"/>
          <w:position w:val="-6"/>
          <w:sz w:val="24"/>
          <w:szCs w:val="24"/>
        </w:rPr>
        <w:object w:dxaOrig="525" w:dyaOrig="285" w14:anchorId="138E3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15pt;height:14.15pt" o:ole="">
            <v:imagedata r:id="rId7" o:title=""/>
          </v:shape>
          <o:OLEObject Type="Embed" ProgID="Equation.DSMT4" ShapeID="_x0000_i1025" DrawAspect="Content" ObjectID="_1801167969" r:id="rId8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 và các số thực </w:t>
      </w:r>
      <w:r w:rsidRPr="008E4337">
        <w:rPr>
          <w:rFonts w:ascii="Times New Roman" w:hAnsi="Times New Roman"/>
          <w:position w:val="-6"/>
          <w:sz w:val="24"/>
          <w:szCs w:val="24"/>
        </w:rPr>
        <w:object w:dxaOrig="240" w:dyaOrig="225" w14:anchorId="5337C2F0">
          <v:shape id="_x0000_i1026" type="#_x0000_t75" style="width:12pt;height:11.15pt" o:ole="">
            <v:imagedata r:id="rId9" o:title=""/>
          </v:shape>
          <o:OLEObject Type="Embed" ProgID="Equation.DSMT4" ShapeID="_x0000_i1026" DrawAspect="Content" ObjectID="_1801167970" r:id="rId10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, </w:t>
      </w:r>
      <w:r w:rsidRPr="008E4337">
        <w:rPr>
          <w:rFonts w:ascii="Times New Roman" w:hAnsi="Times New Roman"/>
          <w:position w:val="-10"/>
          <w:sz w:val="24"/>
          <w:szCs w:val="24"/>
        </w:rPr>
        <w:object w:dxaOrig="240" w:dyaOrig="315" w14:anchorId="1D3E487B">
          <v:shape id="_x0000_i1027" type="#_x0000_t75" style="width:12pt;height:15.85pt" o:ole="">
            <v:imagedata r:id="rId11" o:title=""/>
          </v:shape>
          <o:OLEObject Type="Embed" ProgID="Equation.DSMT4" ShapeID="_x0000_i1027" DrawAspect="Content" ObjectID="_1801167971" r:id="rId12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. </w:t>
      </w:r>
      <w:r w:rsidRPr="008E4337">
        <w:rPr>
          <w:rFonts w:ascii="Times New Roman" w:hAnsi="Times New Roman"/>
          <w:sz w:val="24"/>
          <w:szCs w:val="24"/>
        </w:rPr>
        <w:t xml:space="preserve">Đẳng thức nào sau đây là </w:t>
      </w:r>
      <w:r w:rsidRPr="008E4337">
        <w:rPr>
          <w:rFonts w:ascii="Times New Roman" w:hAnsi="Times New Roman"/>
          <w:b/>
          <w:bCs/>
          <w:sz w:val="24"/>
          <w:szCs w:val="24"/>
        </w:rPr>
        <w:t>sai?</w:t>
      </w:r>
    </w:p>
    <w:p w14:paraId="64C1510F" w14:textId="77777777" w:rsidR="008E4337" w:rsidRPr="008E4337" w:rsidRDefault="008E4337" w:rsidP="008E4337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992"/>
        <w:rPr>
          <w:color w:val="9900CC"/>
          <w:sz w:val="24"/>
          <w:szCs w:val="24"/>
        </w:rPr>
      </w:pPr>
      <w:r w:rsidRPr="008E4337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8E4337">
        <w:rPr>
          <w:color w:val="9900CC"/>
          <w:position w:val="-6"/>
          <w:sz w:val="24"/>
          <w:szCs w:val="24"/>
        </w:rPr>
        <w:object w:dxaOrig="1275" w:dyaOrig="315" w14:anchorId="796F619C">
          <v:shape id="_x0000_i1028" type="#_x0000_t75" style="width:63.85pt;height:15.85pt" o:ole="">
            <v:imagedata r:id="rId13" o:title=""/>
          </v:shape>
          <o:OLEObject Type="Embed" ProgID="Equation.DSMT4" ShapeID="_x0000_i1028" DrawAspect="Content" ObjectID="_1801167972" r:id="rId14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8E4337">
        <w:rPr>
          <w:color w:val="9900CC"/>
          <w:position w:val="-6"/>
          <w:sz w:val="24"/>
          <w:szCs w:val="24"/>
        </w:rPr>
        <w:object w:dxaOrig="1185" w:dyaOrig="315" w14:anchorId="41009016">
          <v:shape id="_x0000_i1029" type="#_x0000_t75" style="width:59.55pt;height:15.85pt" o:ole="">
            <v:imagedata r:id="rId15" o:title=""/>
          </v:shape>
          <o:OLEObject Type="Embed" ProgID="Equation.DSMT4" ShapeID="_x0000_i1029" DrawAspect="Content" ObjectID="_1801167973" r:id="rId16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8E4337">
        <w:rPr>
          <w:color w:val="9900CC"/>
          <w:position w:val="-24"/>
          <w:sz w:val="24"/>
          <w:szCs w:val="24"/>
        </w:rPr>
        <w:object w:dxaOrig="1020" w:dyaOrig="660" w14:anchorId="4DA483EB">
          <v:shape id="_x0000_i1030" type="#_x0000_t75" style="width:50.15pt;height:33.45pt" o:ole="">
            <v:imagedata r:id="rId17" o:title=""/>
          </v:shape>
          <o:OLEObject Type="Embed" ProgID="Equation.DSMT4" ShapeID="_x0000_i1030" DrawAspect="Content" ObjectID="_1801167974" r:id="rId18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8E4337">
        <w:rPr>
          <w:color w:val="9900CC"/>
          <w:position w:val="-16"/>
          <w:sz w:val="24"/>
          <w:szCs w:val="24"/>
        </w:rPr>
        <w:object w:dxaOrig="1200" w:dyaOrig="480" w14:anchorId="3B65A5BD">
          <v:shape id="_x0000_i1031" type="#_x0000_t75" style="width:60pt;height:24pt" o:ole="">
            <v:imagedata r:id="rId19" o:title=""/>
          </v:shape>
          <o:OLEObject Type="Embed" ProgID="Equation.DSMT4" ShapeID="_x0000_i1031" DrawAspect="Content" ObjectID="_1801167975" r:id="rId20"/>
        </w:object>
      </w:r>
      <w:r w:rsidRPr="008E4337">
        <w:rPr>
          <w:color w:val="9900CC"/>
          <w:sz w:val="24"/>
          <w:szCs w:val="24"/>
        </w:rPr>
        <w:t>.</w:t>
      </w:r>
    </w:p>
    <w:p w14:paraId="674F8C81" w14:textId="77777777" w:rsidR="008E4337" w:rsidRPr="008E4337" w:rsidRDefault="008E4337" w:rsidP="008E4337">
      <w:pPr>
        <w:widowControl w:val="0"/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biểu thức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660" w:dyaOrig="520" w14:anchorId="4594158F">
          <v:shape id="_x0000_i1032" type="#_x0000_t75" style="width:83.15pt;height:26.15pt" o:ole="">
            <v:imagedata r:id="rId21" o:title=""/>
          </v:shape>
          <o:OLEObject Type="Embed" ProgID="Equation.DSMT4" ShapeID="_x0000_i1032" DrawAspect="Content" ObjectID="_1801167976" r:id="rId2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với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41" w:dyaOrig="303" w14:anchorId="5D0BD6E1">
          <v:shape id="_x0000_i1033" type="#_x0000_t75" style="width:32.15pt;height:14.55pt" o:ole="">
            <v:imagedata r:id="rId23" o:title=""/>
          </v:shape>
          <o:OLEObject Type="Embed" ProgID="Equation.DSMT4" ShapeID="_x0000_i1033" DrawAspect="Content" ObjectID="_1801167977" r:id="rId24"/>
        </w:object>
      </w:r>
      <w:r w:rsidRPr="008E4337">
        <w:rPr>
          <w:rFonts w:ascii="Times New Roman" w:hAnsi="Times New Roman" w:cs="Times New Roman"/>
          <w:sz w:val="24"/>
          <w:szCs w:val="24"/>
        </w:rPr>
        <w:t>. Mệnh đề nào dưới đây đúng?</w:t>
      </w:r>
    </w:p>
    <w:p w14:paraId="71CE2BD1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2A3F5DF7">
          <v:shape id="_x0000_i1034" type="#_x0000_t75" style="width:35.15pt;height:24pt" o:ole="">
            <v:imagedata r:id="rId25" o:title=""/>
          </v:shape>
          <o:OLEObject Type="Embed" ProgID="Equation.DSMT4" ShapeID="_x0000_i1034" DrawAspect="Content" ObjectID="_1801167978" r:id="rId26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480" w14:anchorId="5C04999B">
          <v:shape id="_x0000_i1035" type="#_x0000_t75" style="width:38.15pt;height:24pt" o:ole="">
            <v:imagedata r:id="rId27" o:title=""/>
          </v:shape>
          <o:OLEObject Type="Embed" ProgID="Equation.DSMT4" ShapeID="_x0000_i1035" DrawAspect="Content" ObjectID="_1801167979" r:id="rId28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3785B716">
          <v:shape id="_x0000_i1036" type="#_x0000_t75" style="width:35.15pt;height:24pt" o:ole="">
            <v:imagedata r:id="rId29" o:title=""/>
          </v:shape>
          <o:OLEObject Type="Embed" ProgID="Equation.DSMT4" ShapeID="_x0000_i1036" DrawAspect="Content" ObjectID="_1801167980" r:id="rId30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1FCD906D">
          <v:shape id="_x0000_i1037" type="#_x0000_t75" style="width:35.15pt;height:24pt" o:ole="">
            <v:imagedata r:id="rId31" o:title=""/>
          </v:shape>
          <o:OLEObject Type="Embed" ProgID="Equation.DSMT4" ShapeID="_x0000_i1037" DrawAspect="Content" ObjectID="_1801167981" r:id="rId32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73F3E7" w14:textId="77777777" w:rsidR="008E4337" w:rsidRPr="008E4337" w:rsidRDefault="008E4337" w:rsidP="008E4337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Giá trị biểu thức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2260" w:dyaOrig="600" w14:anchorId="2C2A5960">
          <v:shape id="_x0000_i1038" type="#_x0000_t75" style="width:113.15pt;height:30pt" o:ole="">
            <v:imagedata r:id="rId33" o:title=""/>
          </v:shape>
          <o:OLEObject Type="Embed" ProgID="Equation.DSMT4" ShapeID="_x0000_i1038" DrawAspect="Content" ObjectID="_1801167982" r:id="rId3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là</w:t>
      </w:r>
    </w:p>
    <w:p w14:paraId="3460ABE0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Hlk48809225"/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10" w:dyaOrig="260" w14:anchorId="6FB37F0E">
          <v:shape id="_x0000_i1039" type="#_x0000_t75" style="width:11.15pt;height:12pt" o:ole="">
            <v:imagedata r:id="rId35" o:title=""/>
          </v:shape>
          <o:OLEObject Type="Embed" ProgID="Equation.DSMT4" ShapeID="_x0000_i1039" DrawAspect="Content" ObjectID="_1801167983" r:id="rId36"/>
        </w:objec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8E4337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0" w:dyaOrig="260" w14:anchorId="541E2B5B">
          <v:shape id="_x0000_i1040" type="#_x0000_t75" style="width:7.3pt;height:12pt" o:ole="">
            <v:imagedata r:id="rId37" o:title=""/>
          </v:shape>
          <o:OLEObject Type="Embed" ProgID="Equation.DSMT4" ShapeID="_x0000_i1040" DrawAspect="Content" ObjectID="_1801167984" r:id="rId38"/>
        </w:objec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8E4337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00" w:dyaOrig="260" w14:anchorId="247211DC">
          <v:shape id="_x0000_i1041" type="#_x0000_t75" style="width:15.45pt;height:12pt" o:ole="">
            <v:imagedata r:id="rId39" o:title=""/>
          </v:shape>
          <o:OLEObject Type="Embed" ProgID="Equation.DSMT4" ShapeID="_x0000_i1041" DrawAspect="Content" ObjectID="_1801167985" r:id="rId40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bookmarkEnd w:id="0"/>
    <w:p w14:paraId="7BAE8ABC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Cho hai số thực </w:t>
      </w:r>
      <w:r w:rsidRPr="008E433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00" w:dyaOrig="320" w14:anchorId="4723E98E">
          <v:shape id="_x0000_i1042" type="#_x0000_t75" style="width:20.15pt;height:15.85pt" o:ole="">
            <v:imagedata r:id="rId41" o:title=""/>
          </v:shape>
          <o:OLEObject Type="Embed" ProgID="Equation.DSMT4" ShapeID="_x0000_i1042" DrawAspect="Content" ObjectID="_1801167986" r:id="rId42"/>
        </w:objec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với </w:t>
      </w:r>
      <w:r w:rsidRPr="008E433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47C3D51C">
          <v:shape id="_x0000_i1043" type="#_x0000_t75" style="width:83.15pt;height:15.85pt" o:ole="">
            <v:imagedata r:id="rId43" o:title=""/>
          </v:shape>
          <o:OLEObject Type="Embed" ProgID="Equation.DSMT4" ShapeID="_x0000_i1043" DrawAspect="Content" ObjectID="_1801167987" r:id="rId44"/>
        </w:objec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 Khẳng định nào sau đây là sai?</w:t>
      </w:r>
    </w:p>
    <w:p w14:paraId="720D50BF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900" w:dyaOrig="620" w14:anchorId="3ED37BEC">
          <v:shape id="_x0000_i1044" type="#_x0000_t75" style="width:95.55pt;height:31.3pt" o:ole="">
            <v:imagedata r:id="rId45" o:title=""/>
          </v:shape>
          <o:OLEObject Type="Embed" ProgID="Equation.DSMT4" ShapeID="_x0000_i1044" DrawAspect="Content" ObjectID="_1801167988" r:id="rId46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280" w:dyaOrig="620" w14:anchorId="5245E406">
          <v:shape id="_x0000_i1045" type="#_x0000_t75" style="width:63.85pt;height:31.3pt" o:ole="">
            <v:imagedata r:id="rId47" o:title=""/>
          </v:shape>
          <o:OLEObject Type="Embed" ProgID="Equation.DSMT4" ShapeID="_x0000_i1045" DrawAspect="Content" ObjectID="_1801167989" r:id="rId48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03DF925F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860" w:dyaOrig="620" w14:anchorId="5E49AB78">
          <v:shape id="_x0000_i1046" type="#_x0000_t75" style="width:92.15pt;height:31.3pt" o:ole="">
            <v:imagedata r:id="rId49" o:title=""/>
          </v:shape>
          <o:OLEObject Type="Embed" ProgID="Equation.DSMT4" ShapeID="_x0000_i1046" DrawAspect="Content" ObjectID="_1801167990" r:id="rId50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780" w:dyaOrig="620" w14:anchorId="4B440D02">
          <v:shape id="_x0000_i1047" type="#_x0000_t75" style="width:87.85pt;height:31.3pt" o:ole="">
            <v:imagedata r:id="rId51" o:title=""/>
          </v:shape>
          <o:OLEObject Type="Embed" ProgID="Equation.DSMT4" ShapeID="_x0000_i1047" DrawAspect="Content" ObjectID="_1801167991" r:id="rId52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32FEF80A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5: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Tập hợp nghiệm của phương trình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0CB3ED95">
          <v:shape id="_x0000_i1048" type="#_x0000_t75" style="width:57.85pt;height:31.3pt" o:ole="">
            <v:imagedata r:id="rId53" o:title=""/>
          </v:shape>
          <o:OLEObject Type="Embed" ProgID="Equation.DSMT4" ShapeID="_x0000_i1048" DrawAspect="Content" ObjectID="_1801167992" r:id="rId5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A7E73F1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DAE1729">
          <v:shape id="_x0000_i1049" type="#_x0000_t75" style="width:29.15pt;height:20.15pt" o:ole="">
            <v:imagedata r:id="rId55" o:title=""/>
          </v:shape>
          <o:OLEObject Type="Embed" ProgID="Equation.DSMT4" ShapeID="_x0000_i1049" DrawAspect="Content" ObjectID="_1801167993" r:id="rId56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4ABB7C46">
          <v:shape id="_x0000_i1050" type="#_x0000_t75" style="width:13.3pt;height:14.15pt" o:ole="">
            <v:imagedata r:id="rId57" o:title=""/>
          </v:shape>
          <o:OLEObject Type="Embed" ProgID="Equation.DSMT4" ShapeID="_x0000_i1050" DrawAspect="Content" ObjectID="_1801167994" r:id="rId58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159B775A">
          <v:shape id="_x0000_i1051" type="#_x0000_t75" style="width:27.45pt;height:20.15pt" o:ole="">
            <v:imagedata r:id="rId59" o:title=""/>
          </v:shape>
          <o:OLEObject Type="Embed" ProgID="Equation.DSMT4" ShapeID="_x0000_i1051" DrawAspect="Content" ObjectID="_1801167995" r:id="rId60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083E7D15">
          <v:shape id="_x0000_i1052" type="#_x0000_t75" style="width:27.45pt;height:20.15pt" o:ole="">
            <v:imagedata r:id="rId61" o:title=""/>
          </v:shape>
          <o:OLEObject Type="Embed" ProgID="Equation.DSMT4" ShapeID="_x0000_i1052" DrawAspect="Content" ObjectID="_1801167996" r:id="rId62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6032DC5C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Tập xác định của hàm số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605149BF">
          <v:shape id="_x0000_i1053" type="#_x0000_t75" style="width:80.15pt;height:18pt" o:ole="">
            <v:imagedata r:id="rId63" o:title=""/>
          </v:shape>
          <o:OLEObject Type="Embed" ProgID="Equation.DSMT4" ShapeID="_x0000_i1053" DrawAspect="Content" ObjectID="_1801167997" r:id="rId6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A3CA059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29870A4A">
          <v:shape id="_x0000_i1054" type="#_x0000_t75" style="width:42.85pt;height:33.45pt" o:ole="">
            <v:imagedata r:id="rId65" o:title=""/>
          </v:shape>
          <o:OLEObject Type="Embed" ProgID="Equation.DSMT4" ShapeID="_x0000_i1054" DrawAspect="Content" ObjectID="_1801167998" r:id="rId66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3CA293EC">
          <v:shape id="_x0000_i1055" type="#_x0000_t75" style="width:42.85pt;height:33.45pt" o:ole="">
            <v:imagedata r:id="rId67" o:title=""/>
          </v:shape>
          <o:OLEObject Type="Embed" ProgID="Equation.DSMT4" ShapeID="_x0000_i1055" DrawAspect="Content" ObjectID="_1801167999" r:id="rId68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80" w:dyaOrig="680" w14:anchorId="441192CF">
          <v:shape id="_x0000_i1056" type="#_x0000_t75" style="width:44.15pt;height:33.45pt" o:ole="">
            <v:imagedata r:id="rId69" o:title=""/>
          </v:shape>
          <o:OLEObject Type="Embed" ProgID="Equation.DSMT4" ShapeID="_x0000_i1056" DrawAspect="Content" ObjectID="_1801168000" r:id="rId70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80" w:dyaOrig="680" w14:anchorId="7139F360">
          <v:shape id="_x0000_i1057" type="#_x0000_t75" style="width:44.15pt;height:33.45pt" o:ole="">
            <v:imagedata r:id="rId71" o:title=""/>
          </v:shape>
          <o:OLEObject Type="Embed" ProgID="Equation.DSMT4" ShapeID="_x0000_i1057" DrawAspect="Content" ObjectID="_1801168001" r:id="rId72"/>
        </w:object>
      </w:r>
    </w:p>
    <w:p w14:paraId="22E03187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Trong các mệnh đề sau, mệnh đề nào đúng?</w:t>
      </w:r>
    </w:p>
    <w:p w14:paraId="0DD8CE8E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sz w:val="24"/>
          <w:szCs w:val="24"/>
        </w:rPr>
        <w:t>Hai đường thẳng cùng vuông góc với một đường thẳng thì song song với nhau.</w:t>
      </w:r>
    </w:p>
    <w:p w14:paraId="5178CE24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sz w:val="24"/>
          <w:szCs w:val="24"/>
        </w:rPr>
        <w:t>Một đường thẳng vuông góc với một trong hai đường thẳng vuông góc với nhau thì song song với đường thẳng còn lại.</w:t>
      </w:r>
    </w:p>
    <w:p w14:paraId="22890988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sz w:val="24"/>
          <w:szCs w:val="24"/>
        </w:rPr>
        <w:t>Hai đường thẳng cùng vuông góc với một đường thẳng thì vuông góc với nhau.</w:t>
      </w:r>
    </w:p>
    <w:p w14:paraId="7E3F60B2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sz w:val="24"/>
          <w:szCs w:val="24"/>
        </w:rPr>
        <w:t>Một đường thẳng vuông góc với một trong hai đường thẳng song song thì vuông góc với đường thẳng kia.</w:t>
      </w:r>
    </w:p>
    <w:p w14:paraId="606D9901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73AA475">
          <v:shape id="_x0000_i1058" type="#_x0000_t75" style="width:37.3pt;height:14.15pt" o:ole="">
            <v:imagedata r:id="rId73" o:title=""/>
          </v:shape>
          <o:OLEObject Type="Embed" ProgID="Equation.DSMT4" ShapeID="_x0000_i1058" DrawAspect="Content" ObjectID="_1801168002" r:id="rId7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Vẽ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7FC3FCA2">
          <v:shape id="_x0000_i1059" type="#_x0000_t75" style="width:69.45pt;height:15.85pt" o:ole="">
            <v:imagedata r:id="rId75" o:title=""/>
          </v:shape>
          <o:OLEObject Type="Embed" ProgID="Equation.DSMT4" ShapeID="_x0000_i1059" DrawAspect="Content" ObjectID="_1801168003" r:id="rId7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Biết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CBFD4C8">
          <v:shape id="_x0000_i1060" type="#_x0000_t75" style="width:14.15pt;height:13.3pt" o:ole="">
            <v:imagedata r:id="rId77" o:title=""/>
          </v:shape>
          <o:OLEObject Type="Embed" ProgID="Equation.DSMT4" ShapeID="_x0000_i1060" DrawAspect="Content" ObjectID="_1801168004" r:id="rId7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trực tâm của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652AEF0">
          <v:shape id="_x0000_i1061" type="#_x0000_t75" style="width:26.55pt;height:14.15pt" o:ole="">
            <v:imagedata r:id="rId79" o:title=""/>
          </v:shape>
          <o:OLEObject Type="Embed" ProgID="Equation.DSMT4" ShapeID="_x0000_i1061" DrawAspect="Content" ObjectID="_1801168005" r:id="rId80"/>
        </w:object>
      </w:r>
      <w:r w:rsidRPr="008E4337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14:paraId="67939D71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2D0DDC18">
          <v:shape id="_x0000_i1062" type="#_x0000_t75" style="width:48pt;height:14.15pt" o:ole="">
            <v:imagedata r:id="rId81" o:title=""/>
          </v:shape>
          <o:OLEObject Type="Embed" ProgID="Equation.DSMT4" ShapeID="_x0000_i1062" DrawAspect="Content" ObjectID="_1801168006" r:id="rId8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07C15353">
          <v:shape id="_x0000_i1063" type="#_x0000_t75" style="width:49.3pt;height:14.15pt" o:ole="">
            <v:imagedata r:id="rId83" o:title=""/>
          </v:shape>
          <o:OLEObject Type="Embed" ProgID="Equation.DSMT4" ShapeID="_x0000_i1063" DrawAspect="Content" ObjectID="_1801168007" r:id="rId84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1EA63906">
          <v:shape id="_x0000_i1064" type="#_x0000_t75" style="width:50.15pt;height:14.15pt" o:ole="">
            <v:imagedata r:id="rId85" o:title=""/>
          </v:shape>
          <o:OLEObject Type="Embed" ProgID="Equation.DSMT4" ShapeID="_x0000_i1064" DrawAspect="Content" ObjectID="_1801168008" r:id="rId86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69E6528D">
          <v:shape id="_x0000_i1065" type="#_x0000_t75" style="width:50.15pt;height:14.15pt" o:ole="">
            <v:imagedata r:id="rId87" o:title=""/>
          </v:shape>
          <o:OLEObject Type="Embed" ProgID="Equation.DSMT4" ShapeID="_x0000_i1065" DrawAspect="Content" ObjectID="_1801168009" r:id="rId88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50BEF57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3F9CDFA">
          <v:shape id="_x0000_i1066" type="#_x0000_t75" style="width:45.85pt;height:14.15pt" o:ole="">
            <v:imagedata r:id="rId89" o:title=""/>
          </v:shape>
          <o:OLEObject Type="Embed" ProgID="Equation.DSMT4" ShapeID="_x0000_i1066" DrawAspect="Content" ObjectID="_1801168010" r:id="rId9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có đáy là hình vuông cạnh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15FD918">
          <v:shape id="_x0000_i1067" type="#_x0000_t75" style="width:9.45pt;height:11.15pt" o:ole="">
            <v:imagedata r:id="rId91" o:title=""/>
          </v:shape>
          <o:OLEObject Type="Embed" ProgID="Equation.DSMT4" ShapeID="_x0000_i1067" DrawAspect="Content" ObjectID="_1801168011" r:id="rId9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tâm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35184F6D">
          <v:shape id="_x0000_i1068" type="#_x0000_t75" style="width:11.15pt;height:14.15pt" o:ole="">
            <v:imagedata r:id="rId93" o:title=""/>
          </v:shape>
          <o:OLEObject Type="Embed" ProgID="Equation.DSMT4" ShapeID="_x0000_i1068" DrawAspect="Content" ObjectID="_1801168012" r:id="rId9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Cạnh bên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00ABDD0C">
          <v:shape id="_x0000_i1069" type="#_x0000_t75" style="width:42pt;height:14.15pt" o:ole="">
            <v:imagedata r:id="rId95" o:title=""/>
          </v:shape>
          <o:OLEObject Type="Embed" ProgID="Equation.DSMT4" ShapeID="_x0000_i1069" DrawAspect="Content" ObjectID="_1801168013" r:id="rId9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vuông góc với mặt đáy.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5C4BBDAB">
          <v:shape id="_x0000_i1070" type="#_x0000_t75" style="width:11.15pt;height:11.15pt" o:ole="">
            <v:imagedata r:id="rId97" o:title=""/>
          </v:shape>
          <o:OLEObject Type="Embed" ProgID="Equation.DSMT4" ShapeID="_x0000_i1070" DrawAspect="Content" ObjectID="_1801168014" r:id="rId9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là góc tạo bởi đường thẳng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0B83EAF">
          <v:shape id="_x0000_i1071" type="#_x0000_t75" style="width:19.3pt;height:14.15pt" o:ole="">
            <v:imagedata r:id="rId99" o:title=""/>
          </v:shape>
          <o:OLEObject Type="Embed" ProgID="Equation.DSMT4" ShapeID="_x0000_i1071" DrawAspect="Content" ObjectID="_1801168015" r:id="rId10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mặt phẳng đáy. Khẳng định nào sau đây đúng?</w:t>
      </w:r>
    </w:p>
    <w:p w14:paraId="55E996AD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1749A4A8">
          <v:shape id="_x0000_i1072" type="#_x0000_t75" style="width:39.45pt;height:15.85pt" o:ole="">
            <v:imagedata r:id="rId101" o:title=""/>
          </v:shape>
          <o:OLEObject Type="Embed" ProgID="Equation.DSMT4" ShapeID="_x0000_i1072" DrawAspect="Content" ObjectID="_1801168016" r:id="rId10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7F3E75C7">
          <v:shape id="_x0000_i1073" type="#_x0000_t75" style="width:39.45pt;height:15.85pt" o:ole="">
            <v:imagedata r:id="rId103" o:title=""/>
          </v:shape>
          <o:OLEObject Type="Embed" ProgID="Equation.DSMT4" ShapeID="_x0000_i1073" DrawAspect="Content" ObjectID="_1801168017" r:id="rId104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1A394EB4">
          <v:shape id="_x0000_i1074" type="#_x0000_t75" style="width:42.45pt;height:14.15pt" o:ole="">
            <v:imagedata r:id="rId105" o:title=""/>
          </v:shape>
          <o:OLEObject Type="Embed" ProgID="Equation.DSMT4" ShapeID="_x0000_i1074" DrawAspect="Content" ObjectID="_1801168018" r:id="rId106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120" w:dyaOrig="340" w14:anchorId="238D092A">
          <v:shape id="_x0000_i1075" type="#_x0000_t75" style="width:56.15pt;height:17.15pt" o:ole="">
            <v:imagedata r:id="rId107" o:title=""/>
          </v:shape>
          <o:OLEObject Type="Embed" ProgID="Equation.DSMT4" ShapeID="_x0000_i1075" DrawAspect="Content" ObjectID="_1801168019" r:id="rId108"/>
        </w:object>
      </w:r>
    </w:p>
    <w:p w14:paraId="7D463BEB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10: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4A54574">
          <v:shape id="_x0000_i1076" type="#_x0000_t75" style="width:35.15pt;height:14.15pt" o:ole="">
            <v:imagedata r:id="rId109" o:title=""/>
          </v:shape>
          <o:OLEObject Type="Embed" ProgID="Equation.DSMT4" ShapeID="_x0000_i1076" DrawAspect="Content" ObjectID="_1801168020" r:id="rId11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03667200">
          <v:shape id="_x0000_i1077" type="#_x0000_t75" style="width:61.3pt;height:15.85pt" o:ole="">
            <v:imagedata r:id="rId111" o:title=""/>
          </v:shape>
          <o:OLEObject Type="Embed" ProgID="Equation.DSMT4" ShapeID="_x0000_i1077" DrawAspect="Content" ObjectID="_1801168021" r:id="rId112"/>
        </w:object>
      </w:r>
      <w:r w:rsidRPr="008E4337">
        <w:rPr>
          <w:rFonts w:ascii="Times New Roman" w:hAnsi="Times New Roman" w:cs="Times New Roman"/>
          <w:sz w:val="24"/>
          <w:szCs w:val="24"/>
        </w:rPr>
        <w:t>đôi một vuông góc nhau. Bộ ba mặt phẳng vuông góc với nhau từng đôi một là</w:t>
      </w:r>
    </w:p>
    <w:p w14:paraId="0A7594BE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0C300B0C">
          <v:shape id="_x0000_i1078" type="#_x0000_t75" style="width:114.45pt;height:20.15pt" o:ole="">
            <v:imagedata r:id="rId113" o:title=""/>
          </v:shape>
          <o:OLEObject Type="Embed" ProgID="Equation.DSMT4" ShapeID="_x0000_i1078" DrawAspect="Content" ObjectID="_1801168022" r:id="rId114"/>
        </w:object>
      </w:r>
      <w:r w:rsidRPr="008E433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2A2482CF">
          <v:shape id="_x0000_i1079" type="#_x0000_t75" style="width:114.45pt;height:20.15pt" o:ole="">
            <v:imagedata r:id="rId115" o:title=""/>
          </v:shape>
          <o:OLEObject Type="Embed" ProgID="Equation.DSMT4" ShapeID="_x0000_i1079" DrawAspect="Content" ObjectID="_1801168023" r:id="rId116"/>
        </w:object>
      </w:r>
    </w:p>
    <w:p w14:paraId="5BD805ED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55BB028F">
          <v:shape id="_x0000_i1080" type="#_x0000_t75" style="width:112.7pt;height:20.15pt" o:ole="">
            <v:imagedata r:id="rId117" o:title=""/>
          </v:shape>
          <o:OLEObject Type="Embed" ProgID="Equation.DSMT4" ShapeID="_x0000_i1080" DrawAspect="Content" ObjectID="_1801168024" r:id="rId118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025E0D1B">
          <v:shape id="_x0000_i1081" type="#_x0000_t75" style="width:114pt;height:20.15pt" o:ole="">
            <v:imagedata r:id="rId119" o:title=""/>
          </v:shape>
          <o:OLEObject Type="Embed" ProgID="Equation.DSMT4" ShapeID="_x0000_i1081" DrawAspect="Content" ObjectID="_1801168025" r:id="rId120"/>
        </w:object>
      </w:r>
    </w:p>
    <w:p w14:paraId="09684B30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chóp tứ giác đều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D298086">
          <v:shape id="_x0000_i1082" type="#_x0000_t75" style="width:45.85pt;height:14.15pt" o:ole="">
            <v:imagedata r:id="rId89" o:title=""/>
          </v:shape>
          <o:OLEObject Type="Embed" ProgID="Equation.DSMT4" ShapeID="_x0000_i1082" DrawAspect="Content" ObjectID="_1801168026" r:id="rId12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có tất cả đều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C348BF7">
          <v:shape id="_x0000_i1083" type="#_x0000_t75" style="width:9.45pt;height:11.15pt" o:ole="">
            <v:imagedata r:id="rId122" o:title=""/>
          </v:shape>
          <o:OLEObject Type="Embed" ProgID="Equation.DSMT4" ShapeID="_x0000_i1083" DrawAspect="Content" ObjectID="_1801168027" r:id="rId12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36EA7A3E">
          <v:shape id="_x0000_i1084" type="#_x0000_t75" style="width:11.15pt;height:14.15pt" o:ole="">
            <v:imagedata r:id="rId93" o:title=""/>
          </v:shape>
          <o:OLEObject Type="Embed" ProgID="Equation.DSMT4" ShapeID="_x0000_i1084" DrawAspect="Content" ObjectID="_1801168028" r:id="rId12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tâm hình vuông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C606B92">
          <v:shape id="_x0000_i1085" type="#_x0000_t75" style="width:37.3pt;height:14.15pt" o:ole="">
            <v:imagedata r:id="rId125" o:title=""/>
          </v:shape>
          <o:OLEObject Type="Embed" ProgID="Equation.DSMT4" ShapeID="_x0000_i1085" DrawAspect="Content" ObjectID="_1801168029" r:id="rId12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Khi đó khoảng cách từ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A0BB214">
          <v:shape id="_x0000_i1086" type="#_x0000_t75" style="width:11.15pt;height:14.15pt" o:ole="">
            <v:imagedata r:id="rId127" o:title=""/>
          </v:shape>
          <o:OLEObject Type="Embed" ProgID="Equation.DSMT4" ShapeID="_x0000_i1086" DrawAspect="Content" ObjectID="_1801168030" r:id="rId12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đến mặt phẳng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2DBB94A4">
          <v:shape id="_x0000_i1087" type="#_x0000_t75" style="width:45.45pt;height:20.15pt" o:ole="">
            <v:imagedata r:id="rId129" o:title=""/>
          </v:shape>
          <o:OLEObject Type="Embed" ProgID="Equation.DSMT4" ShapeID="_x0000_i1087" DrawAspect="Content" ObjectID="_1801168031" r:id="rId13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14:paraId="01192E1C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1042164C">
          <v:shape id="_x0000_i1088" type="#_x0000_t75" style="width:27.45pt;height:33.45pt" o:ole="">
            <v:imagedata r:id="rId131" o:title=""/>
          </v:shape>
          <o:OLEObject Type="Embed" ProgID="Equation.DSMT4" ShapeID="_x0000_i1088" DrawAspect="Content" ObjectID="_1801168032" r:id="rId13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525E165C">
          <v:shape id="_x0000_i1089" type="#_x0000_t75" style="width:27.45pt;height:33.45pt" o:ole="">
            <v:imagedata r:id="rId133" o:title=""/>
          </v:shape>
          <o:OLEObject Type="Embed" ProgID="Equation.DSMT4" ShapeID="_x0000_i1089" DrawAspect="Content" ObjectID="_1801168033" r:id="rId134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7E8C9C76">
          <v:shape id="_x0000_i1090" type="#_x0000_t75" style="width:27.45pt;height:33.45pt" o:ole="">
            <v:imagedata r:id="rId135" o:title=""/>
          </v:shape>
          <o:OLEObject Type="Embed" ProgID="Equation.DSMT4" ShapeID="_x0000_i1090" DrawAspect="Content" ObjectID="_1801168034" r:id="rId136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735B6149">
          <v:shape id="_x0000_i1091" type="#_x0000_t75" style="width:27.45pt;height:33.45pt" o:ole="">
            <v:imagedata r:id="rId137" o:title=""/>
          </v:shape>
          <o:OLEObject Type="Embed" ProgID="Equation.DSMT4" ShapeID="_x0000_i1091" DrawAspect="Content" ObjectID="_1801168035" r:id="rId138"/>
        </w:object>
      </w:r>
    </w:p>
    <w:p w14:paraId="3E0A8817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3B028A1">
          <v:shape id="_x0000_i1092" type="#_x0000_t75" style="width:12pt;height:13.3pt" o:ole="">
            <v:imagedata r:id="rId139" o:title=""/>
          </v:shape>
          <o:OLEObject Type="Embed" ProgID="Equation.DSMT4" ShapeID="_x0000_i1092" DrawAspect="Content" ObjectID="_1801168036" r:id="rId14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thể tích của hình lập phương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579" w:dyaOrig="320" w14:anchorId="68136CBF">
          <v:shape id="_x0000_i1093" type="#_x0000_t75" style="width:79.3pt;height:15.85pt" o:ole="">
            <v:imagedata r:id="rId141" o:title=""/>
          </v:shape>
          <o:OLEObject Type="Embed" ProgID="Equation.DSMT4" ShapeID="_x0000_i1093" DrawAspect="Content" ObjectID="_1801168037" r:id="rId14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240" w:dyaOrig="360" w14:anchorId="4C3FC76F">
          <v:shape id="_x0000_i1094" type="#_x0000_t75" style="width:12pt;height:18pt" o:ole="">
            <v:imagedata r:id="rId143" o:title=""/>
          </v:shape>
          <o:OLEObject Type="Embed" ProgID="Equation.DSMT4" ShapeID="_x0000_i1094" DrawAspect="Content" ObjectID="_1801168038" r:id="rId14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thể tích của tứ diện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760" w:dyaOrig="300" w14:anchorId="45D2C451">
          <v:shape id="_x0000_i1095" type="#_x0000_t75" style="width:38.15pt;height:15.45pt" o:ole="">
            <v:imagedata r:id="rId145" o:title=""/>
          </v:shape>
          <o:OLEObject Type="Embed" ProgID="Equation.DSMT4" ShapeID="_x0000_i1095" DrawAspect="Content" ObjectID="_1801168039" r:id="rId146"/>
        </w:object>
      </w:r>
      <w:r w:rsidRPr="008E4337">
        <w:rPr>
          <w:rFonts w:ascii="Times New Roman" w:hAnsi="Times New Roman" w:cs="Times New Roman"/>
          <w:sz w:val="24"/>
          <w:szCs w:val="24"/>
        </w:rPr>
        <w:t>. Hệ thức nào sau đây đúng?</w:t>
      </w:r>
    </w:p>
    <w:p w14:paraId="3513C2BC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41C22CD8">
          <v:shape id="_x0000_i1096" type="#_x0000_t75" style="width:38.15pt;height:18pt" o:ole="">
            <v:imagedata r:id="rId147" o:title=""/>
          </v:shape>
          <o:OLEObject Type="Embed" ProgID="Equation.DSMT4" ShapeID="_x0000_i1096" DrawAspect="Content" ObjectID="_1801168040" r:id="rId148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513F3701">
          <v:shape id="_x0000_i1097" type="#_x0000_t75" style="width:38.15pt;height:18pt" o:ole="">
            <v:imagedata r:id="rId149" o:title=""/>
          </v:shape>
          <o:OLEObject Type="Embed" ProgID="Equation.DSMT4" ShapeID="_x0000_i1097" DrawAspect="Content" ObjectID="_1801168041" r:id="rId150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012E07B8">
          <v:shape id="_x0000_i1098" type="#_x0000_t75" style="width:37.3pt;height:18pt" o:ole="">
            <v:imagedata r:id="rId151" o:title=""/>
          </v:shape>
          <o:OLEObject Type="Embed" ProgID="Equation.DSMT4" ShapeID="_x0000_i1098" DrawAspect="Content" ObjectID="_1801168042" r:id="rId15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5DEAD5F7">
          <v:shape id="_x0000_i1099" type="#_x0000_t75" style="width:38.15pt;height:18pt" o:ole="">
            <v:imagedata r:id="rId153" o:title=""/>
          </v:shape>
          <o:OLEObject Type="Embed" ProgID="Equation.DSMT4" ShapeID="_x0000_i1099" DrawAspect="Content" ObjectID="_1801168043" r:id="rId154"/>
        </w:object>
      </w:r>
    </w:p>
    <w:p w14:paraId="52226636" w14:textId="77777777" w:rsidR="008E4337" w:rsidRPr="008E4337" w:rsidRDefault="008E4337" w:rsidP="008E4337">
      <w:pPr>
        <w:spacing w:before="12" w:after="12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PHẦN II.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( 3 điểm)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trắc nghiệm đúng sai.</w: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Thí sinh trả lời từ câu 1 đến câu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Trong mỗi ý </w:t>
      </w:r>
      <w:r w:rsidRPr="008E433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a), b), c), d)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ở mỗi câu, thí sinh chọn đúng (Đ) hoặc sai (S)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  <w:t>.</w:t>
      </w:r>
    </w:p>
    <w:p w14:paraId="0CB7FD23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151F4072">
          <v:shape id="_x0000_i1100" type="#_x0000_t75" style="width:33.45pt;height:19.3pt" o:ole="">
            <v:imagedata r:id="rId155" o:title=""/>
          </v:shape>
          <o:OLEObject Type="Embed" ProgID="Equation.DSMT4" ShapeID="_x0000_i1100" DrawAspect="Content" ObjectID="_1801168044" r:id="rId156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6AF820F1">
          <v:shape id="_x0000_i1101" type="#_x0000_t75" style="width:33.45pt;height:19.3pt" o:ole="">
            <v:imagedata r:id="rId157" o:title=""/>
          </v:shape>
          <o:OLEObject Type="Embed" ProgID="Equation.DSMT4" ShapeID="_x0000_i1101" DrawAspect="Content" ObjectID="_1801168045" r:id="rId158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có đồ thị như hình vẽ. Đường thẳng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86" w:dyaOrig="318" w14:anchorId="4C149AFC">
          <v:shape id="_x0000_i1102" type="#_x0000_t75" style="width:29.55pt;height:15.85pt" o:ole="">
            <v:imagedata r:id="rId159" o:title=""/>
          </v:shape>
          <o:OLEObject Type="Embed" ProgID="Equation.DSMT4" ShapeID="_x0000_i1102" DrawAspect="Content" ObjectID="_1801168046" r:id="rId160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cắt trục tung, đồ thị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4D8AA2DE">
          <v:shape id="_x0000_i1103" type="#_x0000_t75" style="width:33.45pt;height:19.3pt" o:ole="">
            <v:imagedata r:id="rId161" o:title=""/>
          </v:shape>
          <o:OLEObject Type="Embed" ProgID="Equation.DSMT4" ShapeID="_x0000_i1103" DrawAspect="Content" ObjectID="_1801168047" r:id="rId162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, đồ thị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5A96F903">
          <v:shape id="_x0000_i1104" type="#_x0000_t75" style="width:33.45pt;height:19.3pt" o:ole="">
            <v:imagedata r:id="rId163" o:title=""/>
          </v:shape>
          <o:OLEObject Type="Embed" ProgID="Equation.DSMT4" ShapeID="_x0000_i1104" DrawAspect="Content" ObjectID="_1801168048" r:id="rId164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lần lượt tại các điểm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737" w:dyaOrig="318" w14:anchorId="6CDBC42D">
          <v:shape id="_x0000_i1105" type="#_x0000_t75" style="width:36.85pt;height:15.85pt" o:ole="">
            <v:imagedata r:id="rId165" o:title=""/>
          </v:shape>
          <o:OLEObject Type="Embed" ProgID="Equation.DSMT4" ShapeID="_x0000_i1105" DrawAspect="Content" ObjectID="_1801168049" r:id="rId166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thỏa mãn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088" w:dyaOrig="285" w14:anchorId="4601D541">
          <v:shape id="_x0000_i1106" type="#_x0000_t75" style="width:54.85pt;height:14.15pt" o:ole="">
            <v:imagedata r:id="rId167" o:title=""/>
          </v:shape>
          <o:OLEObject Type="Embed" ProgID="Equation.DSMT4" ShapeID="_x0000_i1106" DrawAspect="Content" ObjectID="_1801168050" r:id="rId168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337">
        <w:rPr>
          <w:rFonts w:ascii="Times New Roman" w:hAnsi="Times New Roman" w:cs="Times New Roman"/>
          <w:sz w:val="24"/>
          <w:szCs w:val="24"/>
        </w:rPr>
        <w:t>Khi đó các mệnh đề sau đúng hay sai?</w:t>
      </w:r>
    </w:p>
    <w:p w14:paraId="0976E130" w14:textId="77777777" w:rsidR="008E4337" w:rsidRPr="008E4337" w:rsidRDefault="008E4337" w:rsidP="008E4337">
      <w:pPr>
        <w:spacing w:before="12" w:after="12" w:line="276" w:lineRule="auto"/>
        <w:ind w:left="992" w:hanging="992"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A4EB2B" wp14:editId="34DEB28E">
            <wp:extent cx="1524000" cy="1830993"/>
            <wp:effectExtent l="0" t="0" r="0" b="0"/>
            <wp:docPr id="741663837" name="Picture 741663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663837" name="Picture 74166383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7611" cy="183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9AE21" w14:textId="77777777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           a) 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4F5EEF76">
          <v:shape id="_x0000_i1107" type="#_x0000_t75" style="width:33.45pt;height:19.3pt" o:ole="">
            <v:imagedata r:id="rId155" o:title=""/>
          </v:shape>
          <o:OLEObject Type="Embed" ProgID="Equation.DSMT4" ShapeID="_x0000_i1107" DrawAspect="Content" ObjectID="_1801168051" r:id="rId17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đồng biến trên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8155B56">
          <v:shape id="_x0000_i1108" type="#_x0000_t75" style="width:13.3pt;height:13.3pt" o:ole="">
            <v:imagedata r:id="rId171" o:title=""/>
          </v:shape>
          <o:OLEObject Type="Embed" ProgID="Equation.DSMT4" ShapeID="_x0000_i1108" DrawAspect="Content" ObjectID="_1801168052" r:id="rId172"/>
        </w:object>
      </w:r>
    </w:p>
    <w:p w14:paraId="7889EA99" w14:textId="77777777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Pr="008E433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 b)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859" w:dyaOrig="279" w14:anchorId="365DA113">
          <v:shape id="_x0000_i1109" type="#_x0000_t75" style="width:44.15pt;height:13.3pt" o:ole="">
            <v:imagedata r:id="rId173" o:title=""/>
          </v:shape>
          <o:OLEObject Type="Embed" ProgID="Equation.DSMT4" ShapeID="_x0000_i1109" DrawAspect="Content" ObjectID="_1801168053" r:id="rId174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F9DBC7" w14:textId="77777777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8E433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  c) 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560" w:dyaOrig="279" w14:anchorId="40F91D89">
          <v:shape id="_x0000_i1110" type="#_x0000_t75" style="width:27.85pt;height:13.3pt" o:ole="">
            <v:imagedata r:id="rId175" o:title=""/>
          </v:shape>
          <o:OLEObject Type="Embed" ProgID="Equation.DSMT4" ShapeID="_x0000_i1110" DrawAspect="Content" ObjectID="_1801168054" r:id="rId176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714638" w14:textId="77777777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8E4337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   d) 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636" w:dyaOrig="318" w14:anchorId="2FEEDD1F">
          <v:shape id="_x0000_i1111" type="#_x0000_t75" style="width:32.15pt;height:15.85pt" o:ole="">
            <v:imagedata r:id="rId177" o:title=""/>
          </v:shape>
          <o:OLEObject Type="Embed" ProgID="Equation.DSMT4" ShapeID="_x0000_i1111" DrawAspect="Content" ObjectID="_1801168055" r:id="rId178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9FC5E1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Cho phương trình</w:t>
      </w:r>
      <w:r w:rsidRPr="008E43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1605" w:dyaOrig="735" w14:anchorId="79A5CB9F">
          <v:shape id="_x0000_i1112" type="#_x0000_t75" style="width:80.15pt;height:37.3pt" o:ole="">
            <v:imagedata r:id="rId179" o:title=""/>
          </v:shape>
          <o:OLEObject Type="Embed" ProgID="Equation.DSMT4" ShapeID="_x0000_i1112" DrawAspect="Content" ObjectID="_1801168056" r:id="rId18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Biết phương trình có 1 nghiệm là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85" w:dyaOrig="225" w14:anchorId="68817909">
          <v:shape id="_x0000_i1113" type="#_x0000_t75" style="width:28.7pt;height:11.15pt" o:ole="">
            <v:imagedata r:id="rId181" o:title=""/>
          </v:shape>
          <o:OLEObject Type="Embed" ProgID="Equation.DSMT4" ShapeID="_x0000_i1113" DrawAspect="Content" ObjectID="_1801168057" r:id="rId182"/>
        </w:object>
      </w:r>
      <w:r w:rsidRPr="008E4337">
        <w:rPr>
          <w:rFonts w:ascii="Times New Roman" w:hAnsi="Times New Roman" w:cs="Times New Roman"/>
          <w:sz w:val="24"/>
          <w:szCs w:val="24"/>
        </w:rPr>
        <w:t>. Khi đó:</w:t>
      </w:r>
    </w:p>
    <w:p w14:paraId="0D774C64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a)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85" w:dyaOrig="285" w14:anchorId="4A0D4C39">
          <v:shape id="_x0000_i1114" type="#_x0000_t75" style="width:28.7pt;height:14.15pt" o:ole="">
            <v:imagedata r:id="rId183" o:title=""/>
          </v:shape>
          <o:OLEObject Type="Embed" ProgID="Equation.DSMT4" ShapeID="_x0000_i1114" DrawAspect="Content" ObjectID="_1801168058" r:id="rId184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34BA5159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b)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00" w:dyaOrig="315" w14:anchorId="7B320D81">
          <v:shape id="_x0000_i1115" type="#_x0000_t75" style="width:30pt;height:15.85pt" o:ole="">
            <v:imagedata r:id="rId185" o:title=""/>
          </v:shape>
          <o:OLEObject Type="Embed" ProgID="Equation.DSMT4" ShapeID="_x0000_i1115" DrawAspect="Content" ObjectID="_1801168059" r:id="rId18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tạo thành cấp số cộng với công sai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4A3D1628">
          <v:shape id="_x0000_i1116" type="#_x0000_t75" style="width:27.45pt;height:14.15pt" o:ole="">
            <v:imagedata r:id="rId187" o:title=""/>
          </v:shape>
          <o:OLEObject Type="Embed" ProgID="Equation.DSMT4" ShapeID="_x0000_i1116" DrawAspect="Content" ObjectID="_1801168060" r:id="rId188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6ACFA5EF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20"/>
          <w:sz w:val="24"/>
          <w:szCs w:val="24"/>
        </w:rPr>
        <w:object w:dxaOrig="1980" w:dyaOrig="480" w14:anchorId="2487E5F5">
          <v:shape id="_x0000_i1117" type="#_x0000_t75" style="width:99.45pt;height:24pt" o:ole="">
            <v:imagedata r:id="rId189" o:title=""/>
          </v:shape>
          <o:OLEObject Type="Embed" ProgID="Equation.DSMT4" ShapeID="_x0000_i1117" DrawAspect="Content" ObjectID="_1801168061" r:id="rId190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3B1DC387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d)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8E4337">
        <w:rPr>
          <w:rFonts w:ascii="Times New Roman" w:hAnsi="Times New Roman" w:cs="Times New Roman"/>
          <w:position w:val="-18"/>
          <w:sz w:val="24"/>
          <w:szCs w:val="24"/>
        </w:rPr>
        <w:object w:dxaOrig="2340" w:dyaOrig="480" w14:anchorId="0C8DB14A">
          <v:shape id="_x0000_i1118" type="#_x0000_t75" style="width:117.45pt;height:24pt" o:ole="">
            <v:imagedata r:id="rId191" o:title=""/>
          </v:shape>
          <o:OLEObject Type="Embed" ProgID="Equation.DSMT4" ShapeID="_x0000_i1118" DrawAspect="Content" ObjectID="_1801168062" r:id="rId19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2 nghiệm thuộc khoảng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95" w:dyaOrig="405" w14:anchorId="32D709B9">
          <v:shape id="_x0000_i1119" type="#_x0000_t75" style="width:40.7pt;height:20.15pt" o:ole="">
            <v:imagedata r:id="rId193" o:title=""/>
          </v:shape>
          <o:OLEObject Type="Embed" ProgID="Equation.DSMT4" ShapeID="_x0000_i1119" DrawAspect="Content" ObjectID="_1801168063" r:id="rId194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7FE2D5B3" w14:textId="77777777" w:rsidR="008E4337" w:rsidRPr="008E4337" w:rsidRDefault="008E4337" w:rsidP="008E433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7E9CCDA1">
          <v:shape id="_x0000_i1120" type="#_x0000_t75" style="width:45.85pt;height:14.15pt" o:ole="">
            <v:imagedata r:id="rId195" o:title=""/>
          </v:shape>
          <o:OLEObject Type="Embed" ProgID="Equation.DSMT4" ShapeID="_x0000_i1120" DrawAspect="Content" ObjectID="_1801168064" r:id="rId196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có đáy là hình thoi cạnh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0898801">
          <v:shape id="_x0000_i1121" type="#_x0000_t75" style="width:15.85pt;height:14.15pt" o:ole="">
            <v:imagedata r:id="rId197" o:title=""/>
          </v:shape>
          <o:OLEObject Type="Embed" ProgID="Equation.DSMT4" ShapeID="_x0000_i1121" DrawAspect="Content" ObjectID="_1801168065" r:id="rId198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120" w:dyaOrig="360" w14:anchorId="17338B92">
          <v:shape id="_x0000_i1122" type="#_x0000_t75" style="width:56.15pt;height:18pt" o:ole="">
            <v:imagedata r:id="rId199" o:title=""/>
          </v:shape>
          <o:OLEObject Type="Embed" ProgID="Equation.DSMT4" ShapeID="_x0000_i1122" DrawAspect="Content" ObjectID="_1801168066" r:id="rId200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8E4337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2F7E2786">
          <v:shape id="_x0000_i1123" type="#_x0000_t75" style="width:50.15pt;height:18pt" o:ole="">
            <v:imagedata r:id="rId201" o:title=""/>
          </v:shape>
          <o:OLEObject Type="Embed" ProgID="Equation.DSMT4" ShapeID="_x0000_i1123" DrawAspect="Content" ObjectID="_1801168067" r:id="rId202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440" w:dyaOrig="400" w14:anchorId="15BEFE19">
          <v:shape id="_x0000_i1124" type="#_x0000_t75" style="width:1in;height:20.15pt" o:ole="">
            <v:imagedata r:id="rId203" o:title=""/>
          </v:shape>
          <o:OLEObject Type="Embed" ProgID="Equation.DSMT4" ShapeID="_x0000_i1124" DrawAspect="Content" ObjectID="_1801168068" r:id="rId204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E4337">
        <w:rPr>
          <w:rFonts w:ascii="Times New Roman" w:hAnsi="Times New Roman" w:cs="Times New Roman"/>
          <w:sz w:val="24"/>
          <w:szCs w:val="24"/>
        </w:rPr>
        <w:t>Khi đó:</w:t>
      </w:r>
    </w:p>
    <w:p w14:paraId="3C2D350E" w14:textId="77777777" w:rsidR="008E4337" w:rsidRPr="008E4337" w:rsidRDefault="008E4337" w:rsidP="008E4337">
      <w:pPr>
        <w:pBdr>
          <w:top w:val="nil"/>
          <w:left w:val="nil"/>
          <w:bottom w:val="nil"/>
          <w:right w:val="nil"/>
          <w:between w:val="nil"/>
        </w:pBd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a)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5B26C452">
          <v:shape id="_x0000_i1125" type="#_x0000_t75" style="width:63.85pt;height:20.15pt" o:ole="">
            <v:imagedata r:id="rId205" o:title=""/>
          </v:shape>
          <o:OLEObject Type="Embed" ProgID="Equation.DSMT4" ShapeID="_x0000_i1125" DrawAspect="Content" ObjectID="_1801168069" r:id="rId206"/>
        </w:object>
      </w:r>
      <w:r w:rsidRPr="008E4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592BD6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b)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Góc giữa đường thẳng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79466350">
          <v:shape id="_x0000_i1126" type="#_x0000_t75" style="width:19.3pt;height:14.15pt" o:ole="">
            <v:imagedata r:id="rId207" o:title=""/>
          </v:shape>
          <o:OLEObject Type="Embed" ProgID="Equation.DSMT4" ShapeID="_x0000_i1126" DrawAspect="Content" ObjectID="_1801168070" r:id="rId20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1C5CF8FD">
          <v:shape id="_x0000_i1127" type="#_x0000_t75" style="width:45.85pt;height:20.15pt" o:ole="">
            <v:imagedata r:id="rId209" o:title=""/>
          </v:shape>
          <o:OLEObject Type="Embed" ProgID="Equation.DSMT4" ShapeID="_x0000_i1127" DrawAspect="Content" ObjectID="_1801168071" r:id="rId21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bằng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35C8BE61">
          <v:shape id="_x0000_i1128" type="#_x0000_t75" style="width:19.3pt;height:15.85pt" o:ole="">
            <v:imagedata r:id="rId211" o:title=""/>
          </v:shape>
          <o:OLEObject Type="Embed" ProgID="Equation.DSMT4" ShapeID="_x0000_i1128" DrawAspect="Content" ObjectID="_1801168072" r:id="rId212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50F36ABC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Tam giác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13C591D">
          <v:shape id="_x0000_i1129" type="#_x0000_t75" style="width:26.15pt;height:14.15pt" o:ole="">
            <v:imagedata r:id="rId213" o:title=""/>
          </v:shape>
          <o:OLEObject Type="Embed" ProgID="Equation.DSMT4" ShapeID="_x0000_i1129" DrawAspect="Content" ObjectID="_1801168073" r:id="rId21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tại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3333B17C">
          <v:shape id="_x0000_i1130" type="#_x0000_t75" style="width:11.15pt;height:14.15pt" o:ole="">
            <v:imagedata r:id="rId215" o:title=""/>
          </v:shape>
          <o:OLEObject Type="Embed" ProgID="Equation.DSMT4" ShapeID="_x0000_i1130" DrawAspect="Content" ObjectID="_1801168074" r:id="rId216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5529EC4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d)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Góc giữa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612CB6F0">
          <v:shape id="_x0000_i1131" type="#_x0000_t75" style="width:18pt;height:14.15pt" o:ole="">
            <v:imagedata r:id="rId217" o:title=""/>
          </v:shape>
          <o:OLEObject Type="Embed" ProgID="Equation.DSMT4" ShapeID="_x0000_i1131" DrawAspect="Content" ObjectID="_1801168075" r:id="rId218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và mặt phẳng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0B730DAD">
          <v:shape id="_x0000_i1132" type="#_x0000_t75" style="width:35.15pt;height:20.15pt" o:ole="">
            <v:imagedata r:id="rId219" o:title=""/>
          </v:shape>
          <o:OLEObject Type="Embed" ProgID="Equation.DSMT4" ShapeID="_x0000_i1132" DrawAspect="Content" ObjectID="_1801168076" r:id="rId22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7E05C52">
          <v:shape id="_x0000_i1133" type="#_x0000_t75" style="width:20.15pt;height:14.15pt" o:ole="">
            <v:imagedata r:id="rId221" o:title=""/>
          </v:shape>
          <o:OLEObject Type="Embed" ProgID="Equation.DSMT4" ShapeID="_x0000_i1133" DrawAspect="Content" ObjectID="_1801168077" r:id="rId222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6DA19154" w14:textId="77777777" w:rsidR="008E4337" w:rsidRPr="008E4337" w:rsidRDefault="008E4337" w:rsidP="008E4337">
      <w:pPr>
        <w:spacing w:before="12" w:after="12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PHẦN III.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( 2 điểm)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trắc nghiệm trả lời ngắn.</w: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Thí sinh trả lời từ câu 1 đến câu 6.</w:t>
      </w:r>
    </w:p>
    <w:p w14:paraId="6A513255" w14:textId="77777777" w:rsidR="008E4337" w:rsidRPr="008E4337" w:rsidRDefault="008E4337" w:rsidP="008E4337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  <w:rPr>
          <w:color w:val="000000"/>
        </w:rPr>
      </w:pPr>
      <w:r w:rsidRPr="008E4337">
        <w:rPr>
          <w:b/>
          <w:color w:val="0000FF"/>
        </w:rPr>
        <w:t>Câu 1:</w:t>
      </w:r>
      <w:r w:rsidRPr="008E4337">
        <w:rPr>
          <w:b/>
          <w:color w:val="0000FF"/>
        </w:rPr>
        <w:tab/>
      </w:r>
      <w:r w:rsidRPr="008E4337">
        <w:rPr>
          <w:color w:val="000000"/>
        </w:rPr>
        <w:t xml:space="preserve">Mức cường độ âm L đo bằng decibel </w:t>
      </w:r>
      <w:r w:rsidRPr="008E4337">
        <w:rPr>
          <w:position w:val="-10"/>
        </w:rPr>
        <w:object w:dxaOrig="520" w:dyaOrig="320" w14:anchorId="554291A6">
          <v:shape id="_x0000_i1134" type="#_x0000_t75" style="width:26.15pt;height:15.85pt" o:ole="">
            <v:imagedata r:id="rId223" o:title=""/>
          </v:shape>
          <o:OLEObject Type="Embed" ProgID="Equation.DSMT4" ShapeID="_x0000_i1134" DrawAspect="Content" ObjectID="_1801168078" r:id="rId224"/>
        </w:object>
      </w:r>
      <w:r w:rsidRPr="008E4337">
        <w:rPr>
          <w:color w:val="000000"/>
        </w:rPr>
        <w:t xml:space="preserve"> của âm thanh có cường độ </w:t>
      </w:r>
      <w:r w:rsidRPr="008E4337">
        <w:rPr>
          <w:position w:val="-4"/>
        </w:rPr>
        <w:object w:dxaOrig="200" w:dyaOrig="260" w14:anchorId="75DA81AA">
          <v:shape id="_x0000_i1135" type="#_x0000_t75" style="width:11.15pt;height:13.3pt" o:ole="">
            <v:imagedata r:id="rId225" o:title=""/>
          </v:shape>
          <o:OLEObject Type="Embed" ProgID="Equation.DSMT4" ShapeID="_x0000_i1135" DrawAspect="Content" ObjectID="_1801168079" r:id="rId226"/>
        </w:object>
      </w:r>
      <w:r w:rsidRPr="008E4337">
        <w:rPr>
          <w:color w:val="000000"/>
        </w:rPr>
        <w:t xml:space="preserve"> (đo bằng oát trên mét vuông, kí hiệu là </w:t>
      </w:r>
      <w:r w:rsidRPr="008E4337">
        <w:rPr>
          <w:position w:val="-6"/>
        </w:rPr>
        <w:object w:dxaOrig="700" w:dyaOrig="320" w14:anchorId="5AAD5A55">
          <v:shape id="_x0000_i1136" type="#_x0000_t75" style="width:35.15pt;height:15.85pt" o:ole="">
            <v:imagedata r:id="rId227" o:title=""/>
          </v:shape>
          <o:OLEObject Type="Embed" ProgID="Equation.DSMT4" ShapeID="_x0000_i1136" DrawAspect="Content" ObjectID="_1801168080" r:id="rId228"/>
        </w:object>
      </w:r>
      <w:r w:rsidRPr="008E4337">
        <w:rPr>
          <w:color w:val="000000"/>
        </w:rPr>
        <w:t xml:space="preserve">) được định nghĩa </w:t>
      </w:r>
      <w:r w:rsidRPr="008E4337">
        <w:rPr>
          <w:position w:val="-30"/>
        </w:rPr>
        <w:object w:dxaOrig="1560" w:dyaOrig="680" w14:anchorId="476F4738">
          <v:shape id="_x0000_i1137" type="#_x0000_t75" style="width:76.7pt;height:33.85pt" o:ole="">
            <v:imagedata r:id="rId229" o:title=""/>
          </v:shape>
          <o:OLEObject Type="Embed" ProgID="Equation.DSMT4" ShapeID="_x0000_i1137" DrawAspect="Content" ObjectID="_1801168081" r:id="rId230"/>
        </w:object>
      </w:r>
      <w:r w:rsidRPr="008E4337">
        <w:t xml:space="preserve">, trong đó </w:t>
      </w:r>
      <w:r w:rsidRPr="008E4337">
        <w:rPr>
          <w:position w:val="-12"/>
        </w:rPr>
        <w:object w:dxaOrig="1600" w:dyaOrig="380" w14:anchorId="130C0F1B">
          <v:shape id="_x0000_i1138" type="#_x0000_t75" style="width:80.15pt;height:19.3pt" o:ole="">
            <v:imagedata r:id="rId231" o:title=""/>
          </v:shape>
          <o:OLEObject Type="Embed" ProgID="Equation.DSMT4" ShapeID="_x0000_i1138" DrawAspect="Content" ObjectID="_1801168082" r:id="rId232"/>
        </w:object>
      </w:r>
      <w:r w:rsidRPr="008E4337">
        <w:rPr>
          <w:color w:val="000000"/>
        </w:rPr>
        <w:t xml:space="preserve"> là cường độ âm thanh nhỏ nhất mà tai người có thể phát hiện được (gọi là </w:t>
      </w:r>
      <w:r w:rsidRPr="008E4337">
        <w:rPr>
          <w:rStyle w:val="Emphasis"/>
          <w:color w:val="000000"/>
        </w:rPr>
        <w:t>ngưỡng nghe</w:t>
      </w:r>
      <w:r w:rsidRPr="008E4337">
        <w:rPr>
          <w:color w:val="000000"/>
        </w:rPr>
        <w:t xml:space="preserve">). Mức cường độ âm </w:t>
      </w:r>
      <w:r w:rsidRPr="008E4337">
        <w:rPr>
          <w:color w:val="000000"/>
          <w:shd w:val="clear" w:color="auto" w:fill="FFFFFF"/>
        </w:rPr>
        <w:t xml:space="preserve">khi giao thông thành phố A có cường độ </w:t>
      </w:r>
      <w:r w:rsidRPr="008E4337">
        <w:rPr>
          <w:position w:val="-6"/>
        </w:rPr>
        <w:object w:dxaOrig="1460" w:dyaOrig="320" w14:anchorId="50AC3787">
          <v:shape id="_x0000_i1139" type="#_x0000_t75" style="width:73.3pt;height:15.85pt" o:ole="">
            <v:imagedata r:id="rId233" o:title=""/>
          </v:shape>
          <o:OLEObject Type="Embed" ProgID="Equation.DSMT4" ShapeID="_x0000_i1139" DrawAspect="Content" ObjectID="_1801168083" r:id="rId234"/>
        </w:object>
      </w:r>
      <w:r w:rsidRPr="008E4337">
        <w:t xml:space="preserve"> là bao nhiêu </w:t>
      </w:r>
      <w:r w:rsidRPr="008E4337">
        <w:rPr>
          <w:position w:val="-6"/>
        </w:rPr>
        <w:object w:dxaOrig="340" w:dyaOrig="279" w14:anchorId="79DB2323">
          <v:shape id="_x0000_i1140" type="#_x0000_t75" style="width:17.15pt;height:13.3pt" o:ole="">
            <v:imagedata r:id="rId235" o:title=""/>
          </v:shape>
          <o:OLEObject Type="Embed" ProgID="Equation.DSMT4" ShapeID="_x0000_i1140" DrawAspect="Content" ObjectID="_1801168084" r:id="rId236"/>
        </w:object>
      </w:r>
      <w:r w:rsidRPr="008E4337">
        <w:rPr>
          <w:color w:val="000000"/>
          <w:shd w:val="clear" w:color="auto" w:fill="FFFFFF"/>
        </w:rPr>
        <w:t>?</w:t>
      </w:r>
    </w:p>
    <w:p w14:paraId="4804D998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Cho phương trình</w:t>
      </w:r>
      <w:r w:rsidRPr="008E4337">
        <w:rPr>
          <w:rFonts w:ascii="Times New Roman" w:hAnsi="Times New Roman" w:cs="Times New Roman"/>
          <w:sz w:val="24"/>
          <w:szCs w:val="24"/>
          <w:lang w:val="pt-BR"/>
        </w:rPr>
        <w:t xml:space="preserve">: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1340" w:dyaOrig="600" w14:anchorId="66DFE189">
          <v:shape id="_x0000_i1141" type="#_x0000_t75" style="width:67.3pt;height:30pt" o:ole="">
            <v:imagedata r:id="rId237" o:title=""/>
          </v:shape>
          <o:OLEObject Type="Embed" ProgID="Equation.DSMT4" ShapeID="_x0000_i1141" DrawAspect="Content" ObjectID="_1801168085" r:id="rId238"/>
        </w:object>
      </w:r>
      <w:r w:rsidRPr="008E4337">
        <w:rPr>
          <w:rFonts w:ascii="Times New Roman" w:hAnsi="Times New Roman" w:cs="Times New Roman"/>
          <w:sz w:val="24"/>
          <w:szCs w:val="24"/>
        </w:rPr>
        <w:t>. Hỏi tổng các nghiệm của phương trình là bao nhiêu? (Làm tròn kết quả đến chữ số thập phân thứ 2)</w:t>
      </w:r>
    </w:p>
    <w:p w14:paraId="7D1C7993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35DC2D4C">
          <v:shape id="_x0000_i1142" type="#_x0000_t75" style="width:45.85pt;height:14.15pt" o:ole="">
            <v:imagedata r:id="rId239" o:title=""/>
          </v:shape>
          <o:OLEObject Type="Embed" ProgID="Equation.DSMT4" ShapeID="_x0000_i1142" DrawAspect="Content" ObjectID="_1801168086" r:id="rId24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AC27EFF">
          <v:shape id="_x0000_i1143" type="#_x0000_t75" style="width:37.3pt;height:14.15pt" o:ole="">
            <v:imagedata r:id="rId241" o:title=""/>
          </v:shape>
          <o:OLEObject Type="Embed" ProgID="Equation.DSMT4" ShapeID="_x0000_i1143" DrawAspect="Content" ObjectID="_1801168087" r:id="rId24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hình vuông. Mặt bên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28ED3ED">
          <v:shape id="_x0000_i1144" type="#_x0000_t75" style="width:24.85pt;height:14.15pt" o:ole="">
            <v:imagedata r:id="rId243" o:title=""/>
          </v:shape>
          <o:OLEObject Type="Embed" ProgID="Equation.DSMT4" ShapeID="_x0000_i1144" DrawAspect="Content" ObjectID="_1801168088" r:id="rId24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tam giác đều có đường cao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C651C63">
          <v:shape id="_x0000_i1145" type="#_x0000_t75" style="width:20.15pt;height:14.15pt" o:ole="">
            <v:imagedata r:id="rId245" o:title=""/>
          </v:shape>
          <o:OLEObject Type="Embed" ProgID="Equation.DSMT4" ShapeID="_x0000_i1145" DrawAspect="Content" ObjectID="_1801168089" r:id="rId24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DFEF460">
          <v:shape id="_x0000_i1146" type="#_x0000_t75" style="width:45.85pt;height:20.15pt" o:ole="">
            <v:imagedata r:id="rId247" o:title=""/>
          </v:shape>
          <o:OLEObject Type="Embed" ProgID="Equation.DSMT4" ShapeID="_x0000_i1146" DrawAspect="Content" ObjectID="_1801168090" r:id="rId24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38F2152A">
          <v:shape id="_x0000_i1147" type="#_x0000_t75" style="width:12pt;height:11.15pt" o:ole="">
            <v:imagedata r:id="rId249" o:title=""/>
          </v:shape>
          <o:OLEObject Type="Embed" ProgID="Equation.DSMT4" ShapeID="_x0000_i1147" DrawAspect="Content" ObjectID="_1801168091" r:id="rId25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góc giữa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A22C3B3">
          <v:shape id="_x0000_i1148" type="#_x0000_t75" style="width:20.15pt;height:13.3pt" o:ole="">
            <v:imagedata r:id="rId251" o:title=""/>
          </v:shape>
          <o:OLEObject Type="Embed" ProgID="Equation.DSMT4" ShapeID="_x0000_i1148" DrawAspect="Content" ObjectID="_1801168092" r:id="rId25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62BA82E4">
          <v:shape id="_x0000_i1149" type="#_x0000_t75" style="width:35.15pt;height:20.15pt" o:ole="">
            <v:imagedata r:id="rId253" o:title=""/>
          </v:shape>
          <o:OLEObject Type="Embed" ProgID="Equation.DSMT4" ShapeID="_x0000_i1149" DrawAspect="Content" ObjectID="_1801168093" r:id="rId25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Khi đó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83C4F01">
          <v:shape id="_x0000_i1150" type="#_x0000_t75" style="width:27.85pt;height:14.15pt" o:ole="">
            <v:imagedata r:id="rId255" o:title=""/>
          </v:shape>
          <o:OLEObject Type="Embed" ProgID="Equation.DSMT4" ShapeID="_x0000_i1150" DrawAspect="Content" ObjectID="_1801168094" r:id="rId25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nhiêu? (Làm tròn 2 chữ số thập phân)</w:t>
      </w:r>
    </w:p>
    <w:p w14:paraId="4871090B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2CAF9B9A">
          <v:shape id="_x0000_i1151" type="#_x0000_t75" style="width:38.15pt;height:14.15pt" o:ole="">
            <v:imagedata r:id="rId257" o:title=""/>
          </v:shape>
          <o:OLEObject Type="Embed" ProgID="Equation.DSMT4" ShapeID="_x0000_i1151" DrawAspect="Content" ObjectID="_1801168095" r:id="rId25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7F12C4C">
          <v:shape id="_x0000_i1152" type="#_x0000_t75" style="width:19.3pt;height:14.15pt" o:ole="">
            <v:imagedata r:id="rId259" o:title=""/>
          </v:shape>
          <o:OLEObject Type="Embed" ProgID="Equation.DSMT4" ShapeID="_x0000_i1152" DrawAspect="Content" ObjectID="_1801168096" r:id="rId26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A3D5925">
          <v:shape id="_x0000_i1153" type="#_x0000_t75" style="width:20.15pt;height:14.15pt" o:ole="">
            <v:imagedata r:id="rId261" o:title=""/>
          </v:shape>
          <o:OLEObject Type="Embed" ProgID="Equation.DSMT4" ShapeID="_x0000_i1153" DrawAspect="Content" ObjectID="_1801168097" r:id="rId26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E91ABBF">
          <v:shape id="_x0000_i1154" type="#_x0000_t75" style="width:21.85pt;height:14.15pt" o:ole="">
            <v:imagedata r:id="rId263" o:title=""/>
          </v:shape>
          <o:OLEObject Type="Embed" ProgID="Equation.DSMT4" ShapeID="_x0000_i1154" DrawAspect="Content" ObjectID="_1801168098" r:id="rId26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đôi một vuông góc với nhau </w:t>
      </w:r>
      <w:r w:rsidRPr="008E4337">
        <w:rPr>
          <w:rFonts w:ascii="Times New Roman" w:hAnsi="Times New Roman" w:cs="Times New Roman"/>
          <w:position w:val="-8"/>
          <w:sz w:val="24"/>
          <w:szCs w:val="24"/>
        </w:rPr>
        <w:object w:dxaOrig="2079" w:dyaOrig="360" w14:anchorId="057686EC">
          <v:shape id="_x0000_i1155" type="#_x0000_t75" style="width:104.55pt;height:19.3pt" o:ole="">
            <v:imagedata r:id="rId265" o:title=""/>
          </v:shape>
          <o:OLEObject Type="Embed" ProgID="Equation.DSMT4" ShapeID="_x0000_i1155" DrawAspect="Content" ObjectID="_1801168099" r:id="rId26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Tính khoảng cách từ điểm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F22B89E">
          <v:shape id="_x0000_i1156" type="#_x0000_t75" style="width:12pt;height:14.15pt" o:ole="">
            <v:imagedata r:id="rId267" o:title=""/>
          </v:shape>
          <o:OLEObject Type="Embed" ProgID="Equation.DSMT4" ShapeID="_x0000_i1156" DrawAspect="Content" ObjectID="_1801168100" r:id="rId26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đến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621157AB">
          <v:shape id="_x0000_i1157" type="#_x0000_t75" style="width:51.85pt;height:15.85pt" o:ole="">
            <v:imagedata r:id="rId269" o:title=""/>
          </v:shape>
          <o:OLEObject Type="Embed" ProgID="Equation.DSMT4" ShapeID="_x0000_i1157" DrawAspect="Content" ObjectID="_1801168101" r:id="rId270"/>
        </w:object>
      </w:r>
      <w:r w:rsidRPr="008E4337">
        <w:rPr>
          <w:rFonts w:ascii="Times New Roman" w:hAnsi="Times New Roman" w:cs="Times New Roman"/>
          <w:sz w:val="24"/>
          <w:szCs w:val="24"/>
        </w:rPr>
        <w:t>?</w:t>
      </w:r>
    </w:p>
    <w:p w14:paraId="3374C297" w14:textId="77777777" w:rsidR="008E4337" w:rsidRPr="008E4337" w:rsidRDefault="008E4337" w:rsidP="008E4337">
      <w:pPr>
        <w:spacing w:before="12" w:after="12" w:line="276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PHẦN 4. ( 2 điểm) TỰ LUẬN</w:t>
      </w:r>
    </w:p>
    <w:p w14:paraId="2159DB4C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Vẽ đồ thị của hàm số mũ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4E5D25E5">
          <v:shape id="_x0000_i1158" type="#_x0000_t75" style="width:50.15pt;height:19.3pt" o:ole="">
            <v:imagedata r:id="rId271" o:title=""/>
          </v:shape>
          <o:OLEObject Type="Embed" ProgID="Equation.DSMT4" ShapeID="_x0000_i1158" DrawAspect="Content" ObjectID="_1801168102" r:id="rId272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0F3EAE2E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3500" w:dyaOrig="580" w14:anchorId="668395CF">
          <v:shape id="_x0000_i1159" type="#_x0000_t75" style="width:175.3pt;height:29.15pt" o:ole="">
            <v:imagedata r:id="rId273" o:title=""/>
          </v:shape>
          <o:OLEObject Type="Embed" ProgID="Equation.DSMT4" ShapeID="_x0000_i1159" DrawAspect="Content" ObjectID="_1801168103" r:id="rId27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Tìm tất cả các tham số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1171B4F">
          <v:shape id="_x0000_i1160" type="#_x0000_t75" style="width:13.3pt;height:11.15pt" o:ole="">
            <v:imagedata r:id="rId275" o:title=""/>
          </v:shape>
          <o:OLEObject Type="Embed" ProgID="Equation.DSMT4" ShapeID="_x0000_i1160" DrawAspect="Content" ObjectID="_1801168104" r:id="rId27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để phương trình đã cho có nghiệm?</w:t>
      </w:r>
    </w:p>
    <w:p w14:paraId="72ACDDB2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lập phương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680" w:dyaOrig="320" w14:anchorId="4E7FA23B">
          <v:shape id="_x0000_i1161" type="#_x0000_t75" style="width:84pt;height:15.85pt" o:ole="">
            <v:imagedata r:id="rId277" o:title=""/>
          </v:shape>
          <o:OLEObject Type="Embed" ProgID="Equation.DSMT4" ShapeID="_x0000_i1161" DrawAspect="Content" ObjectID="_1801168105" r:id="rId27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17F86EE">
          <v:shape id="_x0000_i1162" type="#_x0000_t75" style="width:9.85pt;height:11.15pt" o:ole="">
            <v:imagedata r:id="rId279" o:title=""/>
          </v:shape>
          <o:OLEObject Type="Embed" ProgID="Equation.DSMT4" ShapeID="_x0000_i1162" DrawAspect="Content" ObjectID="_1801168106" r:id="rId28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Tính khoảng cách từ đỉnh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300" w:dyaOrig="300" w14:anchorId="6468159A">
          <v:shape id="_x0000_i1163" type="#_x0000_t75" style="width:15.45pt;height:15.45pt" o:ole="">
            <v:imagedata r:id="rId281" o:title=""/>
          </v:shape>
          <o:OLEObject Type="Embed" ProgID="Equation.DSMT4" ShapeID="_x0000_i1163" DrawAspect="Content" ObjectID="_1801168107" r:id="rId28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đến đường chéo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60" w:dyaOrig="320" w14:anchorId="0811972E">
          <v:shape id="_x0000_i1164" type="#_x0000_t75" style="width:24pt;height:15.85pt" o:ole="">
            <v:imagedata r:id="rId283" o:title=""/>
          </v:shape>
          <o:OLEObject Type="Embed" ProgID="Equation.DSMT4" ShapeID="_x0000_i1164" DrawAspect="Content" ObjectID="_1801168108" r:id="rId284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6CC1DE56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Người ta muốn thiết kế một bể cá bằng kính không có nắp với thể tích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720" w:dyaOrig="360" w14:anchorId="25E17835">
          <v:shape id="_x0000_i1165" type="#_x0000_t75" style="width:37.3pt;height:19.3pt" o:ole="">
            <v:imagedata r:id="rId285" o:title=""/>
          </v:shape>
          <o:OLEObject Type="Embed" ProgID="Equation.DSMT4" ShapeID="_x0000_i1165" DrawAspect="Content" ObjectID="_1801168109" r:id="rId28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rộng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5CD6172">
          <v:shape id="_x0000_i1166" type="#_x0000_t75" style="width:27.45pt;height:15.85pt" o:ole="">
            <v:imagedata r:id="rId287" o:title=""/>
          </v:shape>
          <o:OLEObject Type="Embed" ProgID="Equation.DSMT4" ShapeID="_x0000_i1166" DrawAspect="Content" ObjectID="_1801168110" r:id="rId28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dài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320243C">
          <v:shape id="_x0000_i1167" type="#_x0000_t75" style="width:26.15pt;height:15.85pt" o:ole="">
            <v:imagedata r:id="rId289" o:title=""/>
          </v:shape>
          <o:OLEObject Type="Embed" ProgID="Equation.DSMT4" ShapeID="_x0000_i1167" DrawAspect="Content" ObjectID="_1801168111" r:id="rId29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cao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31AF920">
          <v:shape id="_x0000_i1168" type="#_x0000_t75" style="width:26.15pt;height:15.85pt" o:ole="">
            <v:imagedata r:id="rId291" o:title=""/>
          </v:shape>
          <o:OLEObject Type="Embed" ProgID="Equation.DSMT4" ShapeID="_x0000_i1168" DrawAspect="Content" ObjectID="_1801168112" r:id="rId29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Một vách ngăn (cùng bằng kính) ở giữa, chia bể cá thành hai ngăn (như hình vẽ). Với giá trị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CD4069B">
          <v:shape id="_x0000_i1169" type="#_x0000_t75" style="width:20.15pt;height:15.85pt" o:ole="">
            <v:imagedata r:id="rId293" o:title=""/>
          </v:shape>
          <o:OLEObject Type="Embed" ProgID="Equation.DSMT4" ShapeID="_x0000_i1169" DrawAspect="Content" ObjectID="_1801168113" r:id="rId29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để bể cá tốn ít nguyên liệu nhất (tính cả tấm kính ở giữa), coi bề dày các tấm kính như nhau và không ảnh hưởng đến thể tích của bể. Khi đó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D0E5B2C">
          <v:shape id="_x0000_i1170" type="#_x0000_t75" style="width:27.45pt;height:14.15pt" o:ole="">
            <v:imagedata r:id="rId295" o:title=""/>
          </v:shape>
          <o:OLEObject Type="Embed" ProgID="Equation.DSMT4" ShapeID="_x0000_i1170" DrawAspect="Content" ObjectID="_1801168114" r:id="rId29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 dm?</w:t>
      </w:r>
    </w:p>
    <w:p w14:paraId="647B8000" w14:textId="77777777" w:rsidR="008E4337" w:rsidRPr="008E4337" w:rsidRDefault="008E4337" w:rsidP="008E4337">
      <w:pPr>
        <w:spacing w:before="12" w:after="12" w:line="276" w:lineRule="auto"/>
        <w:ind w:left="99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74B492" wp14:editId="3E402DB7">
            <wp:extent cx="2537460" cy="1242060"/>
            <wp:effectExtent l="0" t="0" r="0" b="0"/>
            <wp:docPr id="1661753335" name="Picture 1661753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A7C74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HẾT</w:t>
      </w:r>
    </w:p>
    <w:p w14:paraId="6EB56307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7AE3E3" w14:textId="717FEB9F" w:rsidR="008E4337" w:rsidRDefault="008E433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8404F66" w14:textId="4143E834" w:rsidR="008E4337" w:rsidRPr="00731610" w:rsidRDefault="008E4337" w:rsidP="008E4337">
      <w:pPr>
        <w:spacing w:before="12" w:after="12" w:line="276" w:lineRule="auto"/>
        <w:ind w:left="992" w:firstLine="283"/>
        <w:jc w:val="center"/>
        <w:rPr>
          <w:rFonts w:ascii="Times New Roman" w:hAnsi="Times New Roman" w:cs="Times New Roman"/>
          <w:b/>
          <w:bCs/>
          <w:iCs/>
          <w:color w:val="FF0000"/>
          <w:sz w:val="36"/>
          <w:szCs w:val="24"/>
        </w:rPr>
      </w:pPr>
      <w:bookmarkStart w:id="1" w:name="_Hlk134518704"/>
      <w:r w:rsidRPr="00731610">
        <w:rPr>
          <w:rFonts w:ascii="Times New Roman" w:hAnsi="Times New Roman" w:cs="Times New Roman"/>
          <w:b/>
          <w:bCs/>
          <w:iCs/>
          <w:color w:val="FF0000"/>
          <w:sz w:val="36"/>
          <w:szCs w:val="24"/>
        </w:rPr>
        <w:lastRenderedPageBreak/>
        <w:t>HƯỚNG DẪN GIẢI CHI TIẾT ĐỀ SỐ 01</w:t>
      </w:r>
    </w:p>
    <w:p w14:paraId="0632EFBF" w14:textId="77777777" w:rsidR="008E4337" w:rsidRPr="008E4337" w:rsidRDefault="008E4337" w:rsidP="008E4337">
      <w:pPr>
        <w:spacing w:before="12" w:after="12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PHẦN I.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( 3 điểm)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trắc nghiệm nhiều phương án lựa chọn.</w: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Thí sinh trả lời từ câu 1 đến câu 12. Mỗi câu thí sinh chỉ chọn một phương án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  <w:t>.</w:t>
      </w:r>
    </w:p>
    <w:p w14:paraId="6B24373E" w14:textId="77777777" w:rsidR="008E4337" w:rsidRPr="008E4337" w:rsidRDefault="008E4337" w:rsidP="008E4337">
      <w:pPr>
        <w:pStyle w:val="NoSpacing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/>
          <w:b/>
          <w:color w:val="9900CC"/>
          <w:sz w:val="24"/>
          <w:szCs w:val="24"/>
        </w:rPr>
      </w:pPr>
      <w:r w:rsidRPr="008E4337">
        <w:rPr>
          <w:rFonts w:ascii="Times New Roman" w:hAnsi="Times New Roman"/>
          <w:b/>
          <w:color w:val="0000FF"/>
          <w:sz w:val="24"/>
          <w:szCs w:val="24"/>
        </w:rPr>
        <w:t>C</w:t>
      </w:r>
      <w:bookmarkStart w:id="2" w:name="_GoBack"/>
      <w:bookmarkEnd w:id="2"/>
      <w:r w:rsidRPr="008E4337">
        <w:rPr>
          <w:rFonts w:ascii="Times New Roman" w:hAnsi="Times New Roman"/>
          <w:b/>
          <w:color w:val="0000FF"/>
          <w:sz w:val="24"/>
          <w:szCs w:val="24"/>
        </w:rPr>
        <w:t>âu 1:</w:t>
      </w:r>
      <w:r w:rsidRPr="008E4337">
        <w:rPr>
          <w:rFonts w:ascii="Times New Roman" w:hAnsi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Cho các số dương </w:t>
      </w:r>
      <w:r w:rsidRPr="008E4337">
        <w:rPr>
          <w:rFonts w:ascii="Times New Roman" w:hAnsi="Times New Roman"/>
          <w:position w:val="-6"/>
          <w:sz w:val="24"/>
          <w:szCs w:val="24"/>
        </w:rPr>
        <w:object w:dxaOrig="525" w:dyaOrig="285" w14:anchorId="1A6AF7EC">
          <v:shape id="_x0000_i1171" type="#_x0000_t75" style="width:26.15pt;height:14.15pt" o:ole="">
            <v:imagedata r:id="rId7" o:title=""/>
          </v:shape>
          <o:OLEObject Type="Embed" ProgID="Equation.DSMT4" ShapeID="_x0000_i1171" DrawAspect="Content" ObjectID="_1801168115" r:id="rId298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 và các số thực </w:t>
      </w:r>
      <w:r w:rsidRPr="008E4337">
        <w:rPr>
          <w:rFonts w:ascii="Times New Roman" w:hAnsi="Times New Roman"/>
          <w:position w:val="-6"/>
          <w:sz w:val="24"/>
          <w:szCs w:val="24"/>
        </w:rPr>
        <w:object w:dxaOrig="240" w:dyaOrig="225" w14:anchorId="14B5E0E5">
          <v:shape id="_x0000_i1172" type="#_x0000_t75" style="width:12pt;height:11.15pt" o:ole="">
            <v:imagedata r:id="rId9" o:title=""/>
          </v:shape>
          <o:OLEObject Type="Embed" ProgID="Equation.DSMT4" ShapeID="_x0000_i1172" DrawAspect="Content" ObjectID="_1801168116" r:id="rId299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, </w:t>
      </w:r>
      <w:r w:rsidRPr="008E4337">
        <w:rPr>
          <w:rFonts w:ascii="Times New Roman" w:hAnsi="Times New Roman"/>
          <w:position w:val="-10"/>
          <w:sz w:val="24"/>
          <w:szCs w:val="24"/>
        </w:rPr>
        <w:object w:dxaOrig="240" w:dyaOrig="315" w14:anchorId="20816199">
          <v:shape id="_x0000_i1173" type="#_x0000_t75" style="width:12pt;height:15.85pt" o:ole="">
            <v:imagedata r:id="rId11" o:title=""/>
          </v:shape>
          <o:OLEObject Type="Embed" ProgID="Equation.DSMT4" ShapeID="_x0000_i1173" DrawAspect="Content" ObjectID="_1801168117" r:id="rId300"/>
        </w:object>
      </w:r>
      <w:r w:rsidRPr="008E4337">
        <w:rPr>
          <w:rFonts w:ascii="Times New Roman" w:hAnsi="Times New Roman"/>
          <w:sz w:val="24"/>
          <w:szCs w:val="24"/>
          <w:lang w:val="nl-NL"/>
        </w:rPr>
        <w:t xml:space="preserve">. </w:t>
      </w:r>
      <w:r w:rsidRPr="008E4337">
        <w:rPr>
          <w:rFonts w:ascii="Times New Roman" w:hAnsi="Times New Roman"/>
          <w:sz w:val="24"/>
          <w:szCs w:val="24"/>
        </w:rPr>
        <w:t>Đẳng thức nào sau đây là sai?</w:t>
      </w:r>
    </w:p>
    <w:p w14:paraId="676842F4" w14:textId="77777777" w:rsidR="008E4337" w:rsidRPr="008E4337" w:rsidRDefault="008E4337" w:rsidP="008E4337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992"/>
        <w:rPr>
          <w:color w:val="9900CC"/>
          <w:sz w:val="24"/>
          <w:szCs w:val="24"/>
        </w:rPr>
      </w:pPr>
      <w:r w:rsidRPr="008E4337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8E4337">
        <w:rPr>
          <w:color w:val="9900CC"/>
          <w:position w:val="-6"/>
          <w:sz w:val="24"/>
          <w:szCs w:val="24"/>
        </w:rPr>
        <w:object w:dxaOrig="1275" w:dyaOrig="315" w14:anchorId="1E89EB19">
          <v:shape id="_x0000_i1174" type="#_x0000_t75" style="width:63.85pt;height:15.85pt" o:ole="">
            <v:imagedata r:id="rId13" o:title=""/>
          </v:shape>
          <o:OLEObject Type="Embed" ProgID="Equation.DSMT4" ShapeID="_x0000_i1174" DrawAspect="Content" ObjectID="_1801168118" r:id="rId301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8E4337">
        <w:rPr>
          <w:color w:val="9900CC"/>
          <w:position w:val="-6"/>
          <w:sz w:val="24"/>
          <w:szCs w:val="24"/>
        </w:rPr>
        <w:object w:dxaOrig="1185" w:dyaOrig="315" w14:anchorId="2C0CE09F">
          <v:shape id="_x0000_i1175" type="#_x0000_t75" style="width:59.55pt;height:15.85pt" o:ole="">
            <v:imagedata r:id="rId15" o:title=""/>
          </v:shape>
          <o:OLEObject Type="Embed" ProgID="Equation.DSMT4" ShapeID="_x0000_i1175" DrawAspect="Content" ObjectID="_1801168119" r:id="rId302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8E4337">
        <w:rPr>
          <w:color w:val="9900CC"/>
          <w:position w:val="-24"/>
          <w:sz w:val="24"/>
          <w:szCs w:val="24"/>
        </w:rPr>
        <w:object w:dxaOrig="1020" w:dyaOrig="660" w14:anchorId="0511F2A1">
          <v:shape id="_x0000_i1176" type="#_x0000_t75" style="width:50.15pt;height:33.45pt" o:ole="">
            <v:imagedata r:id="rId17" o:title=""/>
          </v:shape>
          <o:OLEObject Type="Embed" ProgID="Equation.DSMT4" ShapeID="_x0000_i1176" DrawAspect="Content" ObjectID="_1801168120" r:id="rId303"/>
        </w:object>
      </w:r>
      <w:r w:rsidRPr="008E4337">
        <w:rPr>
          <w:color w:val="9900CC"/>
          <w:sz w:val="24"/>
          <w:szCs w:val="24"/>
        </w:rPr>
        <w:t>.</w:t>
      </w:r>
      <w:r w:rsidRPr="008E4337">
        <w:rPr>
          <w:color w:val="9900CC"/>
          <w:sz w:val="24"/>
          <w:szCs w:val="24"/>
        </w:rPr>
        <w:tab/>
      </w:r>
      <w:r w:rsidRPr="008E4337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8E4337">
        <w:rPr>
          <w:color w:val="9900CC"/>
          <w:position w:val="-16"/>
          <w:sz w:val="24"/>
          <w:szCs w:val="24"/>
        </w:rPr>
        <w:object w:dxaOrig="1200" w:dyaOrig="480" w14:anchorId="1C95CD2D">
          <v:shape id="_x0000_i1177" type="#_x0000_t75" style="width:60pt;height:24pt" o:ole="">
            <v:imagedata r:id="rId19" o:title=""/>
          </v:shape>
          <o:OLEObject Type="Embed" ProgID="Equation.DSMT4" ShapeID="_x0000_i1177" DrawAspect="Content" ObjectID="_1801168121" r:id="rId304"/>
        </w:object>
      </w:r>
      <w:r w:rsidRPr="008E4337">
        <w:rPr>
          <w:color w:val="9900CC"/>
          <w:sz w:val="24"/>
          <w:szCs w:val="24"/>
        </w:rPr>
        <w:t>.</w:t>
      </w:r>
    </w:p>
    <w:p w14:paraId="25DD672E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39CC0FB3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Chọn B</w:t>
      </w:r>
    </w:p>
    <w:p w14:paraId="64832483" w14:textId="77777777" w:rsidR="008E4337" w:rsidRPr="008E4337" w:rsidRDefault="008E4337" w:rsidP="008E4337">
      <w:pPr>
        <w:pStyle w:val="ListParagraph"/>
        <w:numPr>
          <w:ilvl w:val="0"/>
          <w:numId w:val="0"/>
        </w:numPr>
        <w:spacing w:before="12" w:after="12"/>
        <w:ind w:left="992"/>
        <w:rPr>
          <w:sz w:val="24"/>
          <w:szCs w:val="24"/>
        </w:rPr>
      </w:pPr>
      <w:r w:rsidRPr="008E4337">
        <w:rPr>
          <w:sz w:val="24"/>
          <w:szCs w:val="24"/>
        </w:rPr>
        <w:t xml:space="preserve">Thấy ngay </w:t>
      </w:r>
      <w:r w:rsidRPr="008E4337">
        <w:rPr>
          <w:position w:val="-6"/>
          <w:sz w:val="24"/>
          <w:szCs w:val="24"/>
        </w:rPr>
        <w:object w:dxaOrig="1185" w:dyaOrig="315" w14:anchorId="39ED0426">
          <v:shape id="_x0000_i1178" type="#_x0000_t75" style="width:59.55pt;height:15.85pt" o:ole="">
            <v:imagedata r:id="rId15" o:title=""/>
          </v:shape>
          <o:OLEObject Type="Embed" ProgID="Equation.DSMT4" ShapeID="_x0000_i1178" DrawAspect="Content" ObjectID="_1801168122" r:id="rId305"/>
        </w:object>
      </w:r>
      <w:r w:rsidRPr="008E4337">
        <w:rPr>
          <w:sz w:val="24"/>
          <w:szCs w:val="24"/>
        </w:rPr>
        <w:t xml:space="preserve"> sai.</w:t>
      </w:r>
    </w:p>
    <w:p w14:paraId="161C914E" w14:textId="77777777" w:rsidR="008E4337" w:rsidRPr="008E4337" w:rsidRDefault="008E4337" w:rsidP="008E4337">
      <w:pPr>
        <w:widowControl w:val="0"/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biểu thức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660" w:dyaOrig="520" w14:anchorId="54C5069C">
          <v:shape id="_x0000_i1179" type="#_x0000_t75" style="width:83.15pt;height:26.15pt" o:ole="">
            <v:imagedata r:id="rId21" o:title=""/>
          </v:shape>
          <o:OLEObject Type="Embed" ProgID="Equation.DSMT4" ShapeID="_x0000_i1179" DrawAspect="Content" ObjectID="_1801168123" r:id="rId30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với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41" w:dyaOrig="303" w14:anchorId="259B8296">
          <v:shape id="_x0000_i1180" type="#_x0000_t75" style="width:32.15pt;height:14.55pt" o:ole="">
            <v:imagedata r:id="rId23" o:title=""/>
          </v:shape>
          <o:OLEObject Type="Embed" ProgID="Equation.DSMT4" ShapeID="_x0000_i1180" DrawAspect="Content" ObjectID="_1801168124" r:id="rId307"/>
        </w:object>
      </w:r>
      <w:r w:rsidRPr="008E4337">
        <w:rPr>
          <w:rFonts w:ascii="Times New Roman" w:hAnsi="Times New Roman" w:cs="Times New Roman"/>
          <w:sz w:val="24"/>
          <w:szCs w:val="24"/>
        </w:rPr>
        <w:t>. Mệnh đề nào dưới đây đúng?</w:t>
      </w:r>
    </w:p>
    <w:p w14:paraId="60FF1D66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59ED8E41">
          <v:shape id="_x0000_i1181" type="#_x0000_t75" style="width:35.15pt;height:24pt" o:ole="">
            <v:imagedata r:id="rId25" o:title=""/>
          </v:shape>
          <o:OLEObject Type="Embed" ProgID="Equation.DSMT4" ShapeID="_x0000_i1181" DrawAspect="Content" ObjectID="_1801168125" r:id="rId308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480" w14:anchorId="097744AF">
          <v:shape id="_x0000_i1182" type="#_x0000_t75" style="width:38.15pt;height:24pt" o:ole="">
            <v:imagedata r:id="rId27" o:title=""/>
          </v:shape>
          <o:OLEObject Type="Embed" ProgID="Equation.DSMT4" ShapeID="_x0000_i1182" DrawAspect="Content" ObjectID="_1801168126" r:id="rId309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3F92A4B9">
          <v:shape id="_x0000_i1183" type="#_x0000_t75" style="width:35.15pt;height:24pt" o:ole="">
            <v:imagedata r:id="rId29" o:title=""/>
          </v:shape>
          <o:OLEObject Type="Embed" ProgID="Equation.DSMT4" ShapeID="_x0000_i1183" DrawAspect="Content" ObjectID="_1801168127" r:id="rId310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  <w:r w:rsidRPr="008E4337">
        <w:rPr>
          <w:rFonts w:ascii="Times New Roman" w:eastAsia="Calibri" w:hAnsi="Times New Roman" w:cs="Times New Roman"/>
          <w:sz w:val="24"/>
          <w:szCs w:val="24"/>
        </w:rPr>
        <w:tab/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480" w14:anchorId="77C61B0E">
          <v:shape id="_x0000_i1184" type="#_x0000_t75" style="width:35.15pt;height:24pt" o:ole="">
            <v:imagedata r:id="rId31" o:title=""/>
          </v:shape>
          <o:OLEObject Type="Embed" ProgID="Equation.DSMT4" ShapeID="_x0000_i1184" DrawAspect="Content" ObjectID="_1801168128" r:id="rId311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17B782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6E7CDD1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Chọn B</w:t>
      </w:r>
    </w:p>
    <w:p w14:paraId="45CFB1BA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99"/>
          <w:sz w:val="24"/>
          <w:szCs w:val="24"/>
          <w:lang w:val="nb-NO"/>
        </w:rPr>
      </w:pPr>
      <w:r w:rsidRPr="008E4337">
        <w:rPr>
          <w:rFonts w:ascii="Times New Roman" w:eastAsia="Calibri" w:hAnsi="Times New Roman" w:cs="Times New Roman"/>
          <w:sz w:val="24"/>
          <w:szCs w:val="24"/>
        </w:rPr>
        <w:t xml:space="preserve">Ta có, với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641" w:dyaOrig="290" w14:anchorId="0608DDBA">
          <v:shape id="_x0000_i1185" type="#_x0000_t75" style="width:32.15pt;height:14.15pt" o:ole="">
            <v:imagedata r:id="rId312" o:title=""/>
          </v:shape>
          <o:OLEObject Type="Embed" ProgID="Equation.DSMT4" ShapeID="_x0000_i1185" DrawAspect="Content" ObjectID="_1801168129" r:id="rId313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433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060" w:dyaOrig="617" w14:anchorId="1D2EE2F1">
          <v:shape id="_x0000_i1186" type="#_x0000_t75" style="width:303.45pt;height:31.3pt" o:ole="">
            <v:imagedata r:id="rId314" o:title=""/>
          </v:shape>
          <o:OLEObject Type="Embed" ProgID="Equation.DSMT4" ShapeID="_x0000_i1186" DrawAspect="Content" ObjectID="_1801168130" r:id="rId315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E20E80" w14:textId="77777777" w:rsidR="008E4337" w:rsidRPr="008E4337" w:rsidRDefault="008E4337" w:rsidP="008E4337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Giá trị biểu thức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2260" w:dyaOrig="600" w14:anchorId="2AC4FE23">
          <v:shape id="_x0000_i1187" type="#_x0000_t75" style="width:113.15pt;height:30pt" o:ole="">
            <v:imagedata r:id="rId33" o:title=""/>
          </v:shape>
          <o:OLEObject Type="Embed" ProgID="Equation.DSMT4" ShapeID="_x0000_i1187" DrawAspect="Content" ObjectID="_1801168131" r:id="rId31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là</w:t>
      </w:r>
    </w:p>
    <w:p w14:paraId="3A532DDA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10" w:dyaOrig="260" w14:anchorId="62563C3C">
          <v:shape id="_x0000_i1188" type="#_x0000_t75" style="width:11.15pt;height:12pt" o:ole="">
            <v:imagedata r:id="rId35" o:title=""/>
          </v:shape>
          <o:OLEObject Type="Embed" ProgID="Equation.DSMT4" ShapeID="_x0000_i1188" DrawAspect="Content" ObjectID="_1801168132" r:id="rId317"/>
        </w:objec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8E4337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0" w:dyaOrig="260" w14:anchorId="2151BA7E">
          <v:shape id="_x0000_i1189" type="#_x0000_t75" style="width:7.3pt;height:12pt" o:ole="">
            <v:imagedata r:id="rId37" o:title=""/>
          </v:shape>
          <o:OLEObject Type="Embed" ProgID="Equation.DSMT4" ShapeID="_x0000_i1189" DrawAspect="Content" ObjectID="_1801168133" r:id="rId318"/>
        </w:object>
      </w:r>
      <w:r w:rsidRPr="008E4337">
        <w:rPr>
          <w:rFonts w:ascii="Times New Roman" w:hAnsi="Times New Roman" w:cs="Times New Roman"/>
          <w:color w:val="0000CC"/>
          <w:sz w:val="24"/>
          <w:szCs w:val="24"/>
          <w:lang w:val="fr-FR"/>
        </w:rPr>
        <w:t>.</w: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8E4337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00" w:dyaOrig="260" w14:anchorId="576C2E71">
          <v:shape id="_x0000_i1190" type="#_x0000_t75" style="width:15.45pt;height:12pt" o:ole="">
            <v:imagedata r:id="rId39" o:title=""/>
          </v:shape>
          <o:OLEObject Type="Embed" ProgID="Equation.DSMT4" ShapeID="_x0000_i1190" DrawAspect="Content" ObjectID="_1801168134" r:id="rId319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412C682" w14:textId="77777777" w:rsidR="008E4337" w:rsidRPr="008E4337" w:rsidRDefault="008E4337" w:rsidP="008E4337">
      <w:pPr>
        <w:pStyle w:val="ListParagraph"/>
        <w:numPr>
          <w:ilvl w:val="0"/>
          <w:numId w:val="0"/>
        </w:numPr>
        <w:spacing w:before="12" w:after="12"/>
        <w:ind w:left="992"/>
        <w:jc w:val="center"/>
        <w:rPr>
          <w:b/>
          <w:color w:val="0000FF"/>
          <w:sz w:val="24"/>
          <w:szCs w:val="24"/>
          <w:lang w:val="fr-FR"/>
        </w:rPr>
      </w:pPr>
      <w:r w:rsidRPr="008E4337">
        <w:rPr>
          <w:b/>
          <w:color w:val="0000FF"/>
          <w:sz w:val="24"/>
          <w:szCs w:val="24"/>
          <w:lang w:val="fr-FR"/>
        </w:rPr>
        <w:t>Lời giải</w:t>
      </w:r>
    </w:p>
    <w:p w14:paraId="7F56398C" w14:textId="77777777" w:rsidR="008E4337" w:rsidRPr="008E4337" w:rsidRDefault="008E4337" w:rsidP="008E4337">
      <w:pPr>
        <w:pStyle w:val="ListParagraph"/>
        <w:numPr>
          <w:ilvl w:val="0"/>
          <w:numId w:val="0"/>
        </w:numPr>
        <w:spacing w:before="12" w:after="12"/>
        <w:ind w:left="993"/>
        <w:rPr>
          <w:b/>
          <w:color w:val="0000FF"/>
          <w:sz w:val="24"/>
          <w:szCs w:val="24"/>
          <w:lang w:val="fr-FR"/>
        </w:rPr>
      </w:pPr>
      <w:r w:rsidRPr="008E4337">
        <w:rPr>
          <w:b/>
          <w:color w:val="0000FF"/>
          <w:sz w:val="24"/>
          <w:szCs w:val="24"/>
          <w:lang w:val="fr-FR"/>
        </w:rPr>
        <w:t>Chọn A</w:t>
      </w:r>
    </w:p>
    <w:p w14:paraId="29EAA546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8E433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260" w:dyaOrig="600" w14:anchorId="6C3E8781">
          <v:shape id="_x0000_i1191" type="#_x0000_t75" style="width:113.15pt;height:30pt" o:ole="">
            <v:imagedata r:id="rId320" o:title=""/>
          </v:shape>
          <o:OLEObject Type="Embed" ProgID="Equation.DSMT4" ShapeID="_x0000_i1191" DrawAspect="Content" ObjectID="_1801168135" r:id="rId321"/>
        </w:object>
      </w:r>
      <w:r w:rsidRPr="008E4337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240" w:dyaOrig="360" w14:anchorId="35E153A1">
          <v:shape id="_x0000_i1192" type="#_x0000_t75" style="width:111.85pt;height:18pt" o:ole="">
            <v:imagedata r:id="rId322" o:title=""/>
          </v:shape>
          <o:OLEObject Type="Embed" ProgID="Equation.DSMT4" ShapeID="_x0000_i1192" DrawAspect="Content" ObjectID="_1801168136" r:id="rId323"/>
        </w:object>
      </w:r>
      <w:r w:rsidRPr="008E4337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710" w:dyaOrig="440" w14:anchorId="20521365">
          <v:shape id="_x0000_i1193" type="#_x0000_t75" style="width:186pt;height:21.85pt" o:ole="">
            <v:imagedata r:id="rId324" o:title=""/>
          </v:shape>
          <o:OLEObject Type="Embed" ProgID="Equation.DSMT4" ShapeID="_x0000_i1193" DrawAspect="Content" ObjectID="_1801168137" r:id="rId325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9D33A2F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Cho hai số thực </w:t>
      </w:r>
      <w:r w:rsidRPr="008E433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00" w:dyaOrig="320" w14:anchorId="07BEBD3F">
          <v:shape id="_x0000_i1194" type="#_x0000_t75" style="width:20.15pt;height:15.85pt" o:ole="">
            <v:imagedata r:id="rId41" o:title=""/>
          </v:shape>
          <o:OLEObject Type="Embed" ProgID="Equation.DSMT4" ShapeID="_x0000_i1194" DrawAspect="Content" ObjectID="_1801168138" r:id="rId326"/>
        </w:objec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với </w:t>
      </w:r>
      <w:r w:rsidRPr="008E433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660" w:dyaOrig="320" w14:anchorId="3B6ECC2A">
          <v:shape id="_x0000_i1195" type="#_x0000_t75" style="width:83.15pt;height:15.85pt" o:ole="">
            <v:imagedata r:id="rId43" o:title=""/>
          </v:shape>
          <o:OLEObject Type="Embed" ProgID="Equation.DSMT4" ShapeID="_x0000_i1195" DrawAspect="Content" ObjectID="_1801168139" r:id="rId327"/>
        </w:objec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 Khẳng định nào sau đây là sai?</w:t>
      </w:r>
    </w:p>
    <w:p w14:paraId="276BE90E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900" w:dyaOrig="620" w14:anchorId="249B3C87">
          <v:shape id="_x0000_i1196" type="#_x0000_t75" style="width:95.55pt;height:31.3pt" o:ole="">
            <v:imagedata r:id="rId45" o:title=""/>
          </v:shape>
          <o:OLEObject Type="Embed" ProgID="Equation.DSMT4" ShapeID="_x0000_i1196" DrawAspect="Content" ObjectID="_1801168140" r:id="rId328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280" w:dyaOrig="620" w14:anchorId="726DD5A4">
          <v:shape id="_x0000_i1197" type="#_x0000_t75" style="width:63.85pt;height:31.3pt" o:ole="">
            <v:imagedata r:id="rId47" o:title=""/>
          </v:shape>
          <o:OLEObject Type="Embed" ProgID="Equation.DSMT4" ShapeID="_x0000_i1197" DrawAspect="Content" ObjectID="_1801168141" r:id="rId329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71D8789A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860" w:dyaOrig="620" w14:anchorId="7AA9E32B">
          <v:shape id="_x0000_i1198" type="#_x0000_t75" style="width:92.15pt;height:31.3pt" o:ole="">
            <v:imagedata r:id="rId49" o:title=""/>
          </v:shape>
          <o:OLEObject Type="Embed" ProgID="Equation.DSMT4" ShapeID="_x0000_i1198" DrawAspect="Content" ObjectID="_1801168142" r:id="rId330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780" w:dyaOrig="620" w14:anchorId="627CECB8">
          <v:shape id="_x0000_i1199" type="#_x0000_t75" style="width:87.85pt;height:31.3pt" o:ole="">
            <v:imagedata r:id="rId51" o:title=""/>
          </v:shape>
          <o:OLEObject Type="Embed" ProgID="Equation.DSMT4" ShapeID="_x0000_i1199" DrawAspect="Content" ObjectID="_1801168143" r:id="rId331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1897A6D5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CE7E8A9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Chọn D</w:t>
      </w:r>
    </w:p>
    <w:p w14:paraId="37D56679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8E4337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860" w:dyaOrig="620" w14:anchorId="6D9231AC">
          <v:shape id="_x0000_i1200" type="#_x0000_t75" style="width:93.85pt;height:31.3pt" o:ole="">
            <v:imagedata r:id="rId332" o:title=""/>
          </v:shape>
          <o:OLEObject Type="Embed" ProgID="Equation.DSMT4" ShapeID="_x0000_i1200" DrawAspect="Content" ObjectID="_1801168144" r:id="rId333"/>
        </w:objec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bCs/>
          <w:sz w:val="24"/>
          <w:szCs w:val="24"/>
        </w:rPr>
        <w:t>vì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nl-NL"/>
        </w:rPr>
        <w:object w:dxaOrig="600" w:dyaOrig="320" w14:anchorId="1C8883BB">
          <v:shape id="_x0000_i1201" type="#_x0000_t75" style="width:30pt;height:15.85pt" o:ole="">
            <v:imagedata r:id="rId334" o:title=""/>
          </v:shape>
          <o:OLEObject Type="Embed" ProgID="Equation.DSMT4" ShapeID="_x0000_i1201" DrawAspect="Content" ObjectID="_1801168145" r:id="rId335"/>
        </w:objec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</w:t>
      </w:r>
    </w:p>
    <w:p w14:paraId="10C909F3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5: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Tập hợp nghiệm của phương trình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C32544E">
          <v:shape id="_x0000_i1202" type="#_x0000_t75" style="width:57.85pt;height:31.3pt" o:ole="">
            <v:imagedata r:id="rId53" o:title=""/>
          </v:shape>
          <o:OLEObject Type="Embed" ProgID="Equation.DSMT4" ShapeID="_x0000_i1202" DrawAspect="Content" ObjectID="_1801168146" r:id="rId33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B8F6887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1D91717">
          <v:shape id="_x0000_i1203" type="#_x0000_t75" style="width:29.15pt;height:20.15pt" o:ole="">
            <v:imagedata r:id="rId55" o:title=""/>
          </v:shape>
          <o:OLEObject Type="Embed" ProgID="Equation.DSMT4" ShapeID="_x0000_i1203" DrawAspect="Content" ObjectID="_1801168147" r:id="rId337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3057B6A2">
          <v:shape id="_x0000_i1204" type="#_x0000_t75" style="width:13.3pt;height:14.15pt" o:ole="">
            <v:imagedata r:id="rId57" o:title=""/>
          </v:shape>
          <o:OLEObject Type="Embed" ProgID="Equation.DSMT4" ShapeID="_x0000_i1204" DrawAspect="Content" ObjectID="_1801168148" r:id="rId338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30062045">
          <v:shape id="_x0000_i1205" type="#_x0000_t75" style="width:27.45pt;height:20.15pt" o:ole="">
            <v:imagedata r:id="rId59" o:title=""/>
          </v:shape>
          <o:OLEObject Type="Embed" ProgID="Equation.DSMT4" ShapeID="_x0000_i1205" DrawAspect="Content" ObjectID="_1801168149" r:id="rId339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7610D27A">
          <v:shape id="_x0000_i1206" type="#_x0000_t75" style="width:27.45pt;height:20.15pt" o:ole="">
            <v:imagedata r:id="rId61" o:title=""/>
          </v:shape>
          <o:OLEObject Type="Embed" ProgID="Equation.DSMT4" ShapeID="_x0000_i1206" DrawAspect="Content" ObjectID="_1801168150" r:id="rId340"/>
        </w:objec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14:paraId="17A9ADD4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37E6CFD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Chọn D</w:t>
      </w:r>
    </w:p>
    <w:p w14:paraId="042810FD" w14:textId="77777777" w:rsidR="008E4337" w:rsidRPr="008E4337" w:rsidRDefault="008E4337" w:rsidP="008E4337">
      <w:pPr>
        <w:spacing w:before="12" w:after="12" w:line="276" w:lineRule="auto"/>
        <w:ind w:left="992" w:hanging="90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6619" w:dyaOrig="720" w14:anchorId="7E67833C">
          <v:shape id="_x0000_i1207" type="#_x0000_t75" style="width:330.45pt;height:37.3pt" o:ole="">
            <v:imagedata r:id="rId341" o:title=""/>
          </v:shape>
          <o:OLEObject Type="Embed" ProgID="Equation.DSMT4" ShapeID="_x0000_i1207" DrawAspect="Content" ObjectID="_1801168151" r:id="rId342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10205CAE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Tập xác định của hàm số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64228ACF">
          <v:shape id="_x0000_i1208" type="#_x0000_t75" style="width:80.15pt;height:18pt" o:ole="">
            <v:imagedata r:id="rId63" o:title=""/>
          </v:shape>
          <o:OLEObject Type="Embed" ProgID="Equation.DSMT4" ShapeID="_x0000_i1208" DrawAspect="Content" ObjectID="_1801168152" r:id="rId34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4903D7A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 xml:space="preserve">A.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1C340456">
          <v:shape id="_x0000_i1209" type="#_x0000_t75" style="width:42.85pt;height:33.45pt" o:ole="">
            <v:imagedata r:id="rId65" o:title=""/>
          </v:shape>
          <o:OLEObject Type="Embed" ProgID="Equation.DSMT4" ShapeID="_x0000_i1209" DrawAspect="Content" ObjectID="_1801168153" r:id="rId344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1297289E">
          <v:shape id="_x0000_i1210" type="#_x0000_t75" style="width:42.85pt;height:33.45pt" o:ole="">
            <v:imagedata r:id="rId67" o:title=""/>
          </v:shape>
          <o:OLEObject Type="Embed" ProgID="Equation.DSMT4" ShapeID="_x0000_i1210" DrawAspect="Content" ObjectID="_1801168154" r:id="rId345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80" w:dyaOrig="680" w14:anchorId="4BFDF2EA">
          <v:shape id="_x0000_i1211" type="#_x0000_t75" style="width:44.15pt;height:33.45pt" o:ole="">
            <v:imagedata r:id="rId69" o:title=""/>
          </v:shape>
          <o:OLEObject Type="Embed" ProgID="Equation.DSMT4" ShapeID="_x0000_i1211" DrawAspect="Content" ObjectID="_1801168155" r:id="rId346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880" w:dyaOrig="680" w14:anchorId="685CD9B7">
          <v:shape id="_x0000_i1212" type="#_x0000_t75" style="width:44.15pt;height:33.45pt" o:ole="">
            <v:imagedata r:id="rId71" o:title=""/>
          </v:shape>
          <o:OLEObject Type="Embed" ProgID="Equation.DSMT4" ShapeID="_x0000_i1212" DrawAspect="Content" ObjectID="_1801168156" r:id="rId347"/>
        </w:object>
      </w:r>
    </w:p>
    <w:p w14:paraId="6C9348FC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963D951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A</w:t>
      </w:r>
    </w:p>
    <w:p w14:paraId="3694D650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Giải điều kiện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880" w:dyaOrig="620" w14:anchorId="4D193219">
          <v:shape id="_x0000_i1213" type="#_x0000_t75" style="width:93.85pt;height:31.3pt" o:ole="">
            <v:imagedata r:id="rId348" o:title=""/>
          </v:shape>
          <o:OLEObject Type="Embed" ProgID="Equation.DSMT4" ShapeID="_x0000_i1213" DrawAspect="Content" ObjectID="_1801168157" r:id="rId349"/>
        </w:object>
      </w:r>
    </w:p>
    <w:p w14:paraId="06EE8565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Trong các mệnh đề sau, mệnh đề nào đúng?</w:t>
      </w:r>
    </w:p>
    <w:p w14:paraId="07802E5D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sz w:val="24"/>
          <w:szCs w:val="24"/>
        </w:rPr>
        <w:t>Hai đường thẳng cùng vuông góc với một đường thẳng thì song song với nhau.</w:t>
      </w:r>
    </w:p>
    <w:p w14:paraId="5B7F61E0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sz w:val="24"/>
          <w:szCs w:val="24"/>
        </w:rPr>
        <w:t>Một đường thẳng vuông góc với một trong hai đường thẳng vuông góc với nhau thì song song với đường thẳng còn lại.</w:t>
      </w:r>
    </w:p>
    <w:p w14:paraId="40DAC224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sz w:val="24"/>
          <w:szCs w:val="24"/>
        </w:rPr>
        <w:t>Hai đường thẳng cùng vuông góc với một đường thẳng thì vuông góc với nhau.</w:t>
      </w:r>
    </w:p>
    <w:p w14:paraId="2356AAE8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sz w:val="24"/>
          <w:szCs w:val="24"/>
        </w:rPr>
        <w:t>Một đường thẳng vuông góc với một trong hai đường thẳng song song thì vuông góc với đường thẳng kia.</w:t>
      </w:r>
    </w:p>
    <w:p w14:paraId="4EE7593A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C56E2D6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Chọn D</w:t>
      </w:r>
    </w:p>
    <w:p w14:paraId="4C48DA46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AA3C325">
          <v:shape id="_x0000_i1214" type="#_x0000_t75" style="width:37.3pt;height:14.15pt" o:ole="">
            <v:imagedata r:id="rId73" o:title=""/>
          </v:shape>
          <o:OLEObject Type="Embed" ProgID="Equation.DSMT4" ShapeID="_x0000_i1214" DrawAspect="Content" ObjectID="_1801168158" r:id="rId35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Vẽ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57824904">
          <v:shape id="_x0000_i1215" type="#_x0000_t75" style="width:69.45pt;height:15.85pt" o:ole="">
            <v:imagedata r:id="rId75" o:title=""/>
          </v:shape>
          <o:OLEObject Type="Embed" ProgID="Equation.DSMT4" ShapeID="_x0000_i1215" DrawAspect="Content" ObjectID="_1801168159" r:id="rId35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Biết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C3811D8">
          <v:shape id="_x0000_i1216" type="#_x0000_t75" style="width:14.15pt;height:13.3pt" o:ole="">
            <v:imagedata r:id="rId77" o:title=""/>
          </v:shape>
          <o:OLEObject Type="Embed" ProgID="Equation.DSMT4" ShapeID="_x0000_i1216" DrawAspect="Content" ObjectID="_1801168160" r:id="rId35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trực tâm của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E115AD1">
          <v:shape id="_x0000_i1217" type="#_x0000_t75" style="width:26.55pt;height:14.15pt" o:ole="">
            <v:imagedata r:id="rId79" o:title=""/>
          </v:shape>
          <o:OLEObject Type="Embed" ProgID="Equation.DSMT4" ShapeID="_x0000_i1217" DrawAspect="Content" ObjectID="_1801168161" r:id="rId353"/>
        </w:object>
      </w:r>
      <w:r w:rsidRPr="008E4337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14:paraId="21EA818E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0AD5EB7B">
          <v:shape id="_x0000_i1218" type="#_x0000_t75" style="width:48pt;height:14.15pt" o:ole="">
            <v:imagedata r:id="rId81" o:title=""/>
          </v:shape>
          <o:OLEObject Type="Embed" ProgID="Equation.DSMT4" ShapeID="_x0000_i1218" DrawAspect="Content" ObjectID="_1801168162" r:id="rId354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4BB78235">
          <v:shape id="_x0000_i1219" type="#_x0000_t75" style="width:49.3pt;height:14.15pt" o:ole="">
            <v:imagedata r:id="rId83" o:title=""/>
          </v:shape>
          <o:OLEObject Type="Embed" ProgID="Equation.DSMT4" ShapeID="_x0000_i1219" DrawAspect="Content" ObjectID="_1801168163" r:id="rId35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5A0B11C1">
          <v:shape id="_x0000_i1220" type="#_x0000_t75" style="width:50.15pt;height:14.15pt" o:ole="">
            <v:imagedata r:id="rId85" o:title=""/>
          </v:shape>
          <o:OLEObject Type="Embed" ProgID="Equation.DSMT4" ShapeID="_x0000_i1220" DrawAspect="Content" ObjectID="_1801168164" r:id="rId356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75B50588">
          <v:shape id="_x0000_i1221" type="#_x0000_t75" style="width:50.15pt;height:14.15pt" o:ole="">
            <v:imagedata r:id="rId87" o:title=""/>
          </v:shape>
          <o:OLEObject Type="Embed" ProgID="Equation.DSMT4" ShapeID="_x0000_i1221" DrawAspect="Content" ObjectID="_1801168165" r:id="rId357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3C78DB0F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378AA51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C</w:t>
      </w:r>
    </w:p>
    <w:p w14:paraId="472A8D10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*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2680" w:dyaOrig="320" w14:anchorId="3CA22C3D">
          <v:shape id="_x0000_i1222" type="#_x0000_t75" style="width:133.3pt;height:15.85pt" o:ole="">
            <v:imagedata r:id="rId358" o:title=""/>
          </v:shape>
          <o:OLEObject Type="Embed" ProgID="Equation.DSMT4" ShapeID="_x0000_i1222" DrawAspect="Content" ObjectID="_1801168166" r:id="rId359"/>
        </w:object>
      </w:r>
    </w:p>
    <w:p w14:paraId="46727C06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*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488077D">
          <v:shape id="_x0000_i1223" type="#_x0000_t75" style="width:14.15pt;height:13.3pt" o:ole="">
            <v:imagedata r:id="rId77" o:title=""/>
          </v:shape>
          <o:OLEObject Type="Embed" ProgID="Equation.DSMT4" ShapeID="_x0000_i1223" DrawAspect="Content" ObjectID="_1801168167" r:id="rId36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trực tâm của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860" w:dyaOrig="279" w14:anchorId="61940C64">
          <v:shape id="_x0000_i1224" type="#_x0000_t75" style="width:92.15pt;height:13.3pt" o:ole="">
            <v:imagedata r:id="rId361" o:title=""/>
          </v:shape>
          <o:OLEObject Type="Embed" ProgID="Equation.DSMT4" ShapeID="_x0000_i1224" DrawAspect="Content" ObjectID="_1801168168" r:id="rId362"/>
        </w:object>
      </w:r>
    </w:p>
    <w:p w14:paraId="310CCA85" w14:textId="77777777" w:rsidR="008E4337" w:rsidRPr="008E4337" w:rsidRDefault="008E4337" w:rsidP="008E4337">
      <w:pPr>
        <w:spacing w:before="12" w:after="12" w:line="276" w:lineRule="auto"/>
        <w:ind w:left="99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Cho nên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07AC4B32">
          <v:shape id="_x0000_i1225" type="#_x0000_t75" style="width:133.3pt;height:20.15pt" o:ole="">
            <v:imagedata r:id="rId363" o:title=""/>
          </v:shape>
          <o:OLEObject Type="Embed" ProgID="Equation.DSMT4" ShapeID="_x0000_i1225" DrawAspect="Content" ObjectID="_1801168169" r:id="rId364"/>
        </w:object>
      </w:r>
    </w:p>
    <w:p w14:paraId="52C23013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77CD8218">
          <v:shape id="_x0000_i1226" type="#_x0000_t75" style="width:45.85pt;height:14.15pt" o:ole="">
            <v:imagedata r:id="rId89" o:title=""/>
          </v:shape>
          <o:OLEObject Type="Embed" ProgID="Equation.DSMT4" ShapeID="_x0000_i1226" DrawAspect="Content" ObjectID="_1801168170" r:id="rId36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có đáy là hình vuông cạnh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204D71F">
          <v:shape id="_x0000_i1227" type="#_x0000_t75" style="width:9.45pt;height:11.15pt" o:ole="">
            <v:imagedata r:id="rId91" o:title=""/>
          </v:shape>
          <o:OLEObject Type="Embed" ProgID="Equation.DSMT4" ShapeID="_x0000_i1227" DrawAspect="Content" ObjectID="_1801168171" r:id="rId36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tâm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EBD723E">
          <v:shape id="_x0000_i1228" type="#_x0000_t75" style="width:11.15pt;height:14.15pt" o:ole="">
            <v:imagedata r:id="rId93" o:title=""/>
          </v:shape>
          <o:OLEObject Type="Embed" ProgID="Equation.DSMT4" ShapeID="_x0000_i1228" DrawAspect="Content" ObjectID="_1801168172" r:id="rId36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Cạnh bên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34D46DEB">
          <v:shape id="_x0000_i1229" type="#_x0000_t75" style="width:42pt;height:14.15pt" o:ole="">
            <v:imagedata r:id="rId95" o:title=""/>
          </v:shape>
          <o:OLEObject Type="Embed" ProgID="Equation.DSMT4" ShapeID="_x0000_i1229" DrawAspect="Content" ObjectID="_1801168173" r:id="rId36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vuông góc với mặt đáy.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5489AF74">
          <v:shape id="_x0000_i1230" type="#_x0000_t75" style="width:11.15pt;height:11.15pt" o:ole="">
            <v:imagedata r:id="rId97" o:title=""/>
          </v:shape>
          <o:OLEObject Type="Embed" ProgID="Equation.DSMT4" ShapeID="_x0000_i1230" DrawAspect="Content" ObjectID="_1801168174" r:id="rId36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là góc tạo bởi đường thẳng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411CE23D">
          <v:shape id="_x0000_i1231" type="#_x0000_t75" style="width:19.3pt;height:14.15pt" o:ole="">
            <v:imagedata r:id="rId99" o:title=""/>
          </v:shape>
          <o:OLEObject Type="Embed" ProgID="Equation.DSMT4" ShapeID="_x0000_i1231" DrawAspect="Content" ObjectID="_1801168175" r:id="rId37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mặt phẳng đáy. Khẳng định nào sau đây đúng?</w:t>
      </w:r>
    </w:p>
    <w:p w14:paraId="7EBB27FC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0C20039F">
          <v:shape id="_x0000_i1232" type="#_x0000_t75" style="width:39.45pt;height:15.85pt" o:ole="">
            <v:imagedata r:id="rId101" o:title=""/>
          </v:shape>
          <o:OLEObject Type="Embed" ProgID="Equation.DSMT4" ShapeID="_x0000_i1232" DrawAspect="Content" ObjectID="_1801168176" r:id="rId371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4337ACD9">
          <v:shape id="_x0000_i1233" type="#_x0000_t75" style="width:39.45pt;height:15.85pt" o:ole="">
            <v:imagedata r:id="rId103" o:title=""/>
          </v:shape>
          <o:OLEObject Type="Embed" ProgID="Equation.DSMT4" ShapeID="_x0000_i1233" DrawAspect="Content" ObjectID="_1801168177" r:id="rId37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9EEE29D">
          <v:shape id="_x0000_i1234" type="#_x0000_t75" style="width:42.45pt;height:14.15pt" o:ole="">
            <v:imagedata r:id="rId105" o:title=""/>
          </v:shape>
          <o:OLEObject Type="Embed" ProgID="Equation.DSMT4" ShapeID="_x0000_i1234" DrawAspect="Content" ObjectID="_1801168178" r:id="rId373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120" w:dyaOrig="340" w14:anchorId="6C787C72">
          <v:shape id="_x0000_i1235" type="#_x0000_t75" style="width:56.15pt;height:17.15pt" o:ole="">
            <v:imagedata r:id="rId107" o:title=""/>
          </v:shape>
          <o:OLEObject Type="Embed" ProgID="Equation.DSMT4" ShapeID="_x0000_i1235" DrawAspect="Content" ObjectID="_1801168179" r:id="rId374"/>
        </w:object>
      </w:r>
    </w:p>
    <w:p w14:paraId="6CF9DBA4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486C0E66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D</w:t>
      </w:r>
    </w:p>
    <w:p w14:paraId="74714794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Hình chiếu vuông góc của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54B1254">
          <v:shape id="_x0000_i1236" type="#_x0000_t75" style="width:19.3pt;height:13.3pt" o:ole="">
            <v:imagedata r:id="rId375" o:title=""/>
          </v:shape>
          <o:OLEObject Type="Embed" ProgID="Equation.DSMT4" ShapeID="_x0000_i1236" DrawAspect="Content" ObjectID="_1801168180" r:id="rId37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mặt phẳng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C0B1688">
          <v:shape id="_x0000_i1237" type="#_x0000_t75" style="width:37.3pt;height:13.3pt" o:ole="">
            <v:imagedata r:id="rId377" o:title=""/>
          </v:shape>
          <o:OLEObject Type="Embed" ProgID="Equation.DSMT4" ShapeID="_x0000_i1237" DrawAspect="Content" ObjectID="_1801168181" r:id="rId37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080" w:dyaOrig="340" w14:anchorId="206C161B">
          <v:shape id="_x0000_i1238" type="#_x0000_t75" style="width:54pt;height:17.15pt" o:ole="">
            <v:imagedata r:id="rId379" o:title=""/>
          </v:shape>
          <o:OLEObject Type="Embed" ProgID="Equation.DSMT4" ShapeID="_x0000_i1238" DrawAspect="Content" ObjectID="_1801168182" r:id="rId38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6D98D436">
          <v:shape id="_x0000_i1239" type="#_x0000_t75" style="width:42pt;height:13.3pt" o:ole="">
            <v:imagedata r:id="rId95" o:title=""/>
          </v:shape>
          <o:OLEObject Type="Embed" ProgID="Equation.DSMT4" ShapeID="_x0000_i1239" DrawAspect="Content" ObjectID="_1801168183" r:id="rId381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38D3E184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Trong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B12039F">
          <v:shape id="_x0000_i1240" type="#_x0000_t75" style="width:26.15pt;height:13.3pt" o:ole="">
            <v:imagedata r:id="rId382" o:title=""/>
          </v:shape>
          <o:OLEObject Type="Embed" ProgID="Equation.DSMT4" ShapeID="_x0000_i1240" DrawAspect="Content" ObjectID="_1801168184" r:id="rId38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vuông tại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D21A2BC">
          <v:shape id="_x0000_i1241" type="#_x0000_t75" style="width:12pt;height:13.3pt" o:ole="">
            <v:imagedata r:id="rId384" o:title=""/>
          </v:shape>
          <o:OLEObject Type="Embed" ProgID="Equation.DSMT4" ShapeID="_x0000_i1241" DrawAspect="Content" ObjectID="_1801168185" r:id="rId38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nên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2E6CD413">
          <v:shape id="_x0000_i1242" type="#_x0000_t75" style="width:42pt;height:13.3pt" o:ole="">
            <v:imagedata r:id="rId95" o:title=""/>
          </v:shape>
          <o:OLEObject Type="Embed" ProgID="Equation.DSMT4" ShapeID="_x0000_i1242" DrawAspect="Content" ObjectID="_1801168186" r:id="rId386"/>
        </w:object>
      </w:r>
    </w:p>
    <w:p w14:paraId="337F5C65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2010A536">
          <v:shape id="_x0000_i1243" type="#_x0000_t75" style="width:35.15pt;height:14.15pt" o:ole="">
            <v:imagedata r:id="rId109" o:title=""/>
          </v:shape>
          <o:OLEObject Type="Embed" ProgID="Equation.DSMT4" ShapeID="_x0000_i1243" DrawAspect="Content" ObjectID="_1801168187" r:id="rId38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399EC6F5">
          <v:shape id="_x0000_i1244" type="#_x0000_t75" style="width:61.3pt;height:15.85pt" o:ole="">
            <v:imagedata r:id="rId111" o:title=""/>
          </v:shape>
          <o:OLEObject Type="Embed" ProgID="Equation.DSMT4" ShapeID="_x0000_i1244" DrawAspect="Content" ObjectID="_1801168188" r:id="rId388"/>
        </w:object>
      </w:r>
      <w:r w:rsidRPr="008E4337">
        <w:rPr>
          <w:rFonts w:ascii="Times New Roman" w:hAnsi="Times New Roman" w:cs="Times New Roman"/>
          <w:sz w:val="24"/>
          <w:szCs w:val="24"/>
        </w:rPr>
        <w:t>đôi một vuông góc nhau. Bộ ba mặt phẳng vuông góc với nhau từng đôi một là</w:t>
      </w:r>
    </w:p>
    <w:p w14:paraId="3808678F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1B4383A4">
          <v:shape id="_x0000_i1245" type="#_x0000_t75" style="width:114.45pt;height:20.15pt" o:ole="">
            <v:imagedata r:id="rId113" o:title=""/>
          </v:shape>
          <o:OLEObject Type="Embed" ProgID="Equation.DSMT4" ShapeID="_x0000_i1245" DrawAspect="Content" ObjectID="_1801168189" r:id="rId389"/>
        </w:object>
      </w:r>
      <w:r w:rsidRPr="008E433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081DEDDE">
          <v:shape id="_x0000_i1246" type="#_x0000_t75" style="width:114.45pt;height:20.15pt" o:ole="">
            <v:imagedata r:id="rId115" o:title=""/>
          </v:shape>
          <o:OLEObject Type="Embed" ProgID="Equation.DSMT4" ShapeID="_x0000_i1246" DrawAspect="Content" ObjectID="_1801168190" r:id="rId390"/>
        </w:object>
      </w:r>
    </w:p>
    <w:p w14:paraId="35799CC3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7F3B1577">
          <v:shape id="_x0000_i1247" type="#_x0000_t75" style="width:112.7pt;height:20.15pt" o:ole="">
            <v:imagedata r:id="rId117" o:title=""/>
          </v:shape>
          <o:OLEObject Type="Embed" ProgID="Equation.DSMT4" ShapeID="_x0000_i1247" DrawAspect="Content" ObjectID="_1801168191" r:id="rId391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18B382CC">
          <v:shape id="_x0000_i1248" type="#_x0000_t75" style="width:114pt;height:20.15pt" o:ole="">
            <v:imagedata r:id="rId119" o:title=""/>
          </v:shape>
          <o:OLEObject Type="Embed" ProgID="Equation.DSMT4" ShapeID="_x0000_i1248" DrawAspect="Content" ObjectID="_1801168192" r:id="rId392"/>
        </w:object>
      </w:r>
    </w:p>
    <w:p w14:paraId="157FA714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D39739E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B</w:t>
      </w:r>
    </w:p>
    <w:p w14:paraId="00156DF0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chóp tứ giác đều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39AD9CA8">
          <v:shape id="_x0000_i1249" type="#_x0000_t75" style="width:45.85pt;height:14.15pt" o:ole="">
            <v:imagedata r:id="rId89" o:title=""/>
          </v:shape>
          <o:OLEObject Type="Embed" ProgID="Equation.DSMT4" ShapeID="_x0000_i1249" DrawAspect="Content" ObjectID="_1801168193" r:id="rId39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có tất cả đều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45FBCFC">
          <v:shape id="_x0000_i1250" type="#_x0000_t75" style="width:9.45pt;height:11.15pt" o:ole="">
            <v:imagedata r:id="rId122" o:title=""/>
          </v:shape>
          <o:OLEObject Type="Embed" ProgID="Equation.DSMT4" ShapeID="_x0000_i1250" DrawAspect="Content" ObjectID="_1801168194" r:id="rId39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7E1F539">
          <v:shape id="_x0000_i1251" type="#_x0000_t75" style="width:11.15pt;height:14.15pt" o:ole="">
            <v:imagedata r:id="rId93" o:title=""/>
          </v:shape>
          <o:OLEObject Type="Embed" ProgID="Equation.DSMT4" ShapeID="_x0000_i1251" DrawAspect="Content" ObjectID="_1801168195" r:id="rId39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tâm hình vuông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32897834">
          <v:shape id="_x0000_i1252" type="#_x0000_t75" style="width:37.3pt;height:14.15pt" o:ole="">
            <v:imagedata r:id="rId125" o:title=""/>
          </v:shape>
          <o:OLEObject Type="Embed" ProgID="Equation.DSMT4" ShapeID="_x0000_i1252" DrawAspect="Content" ObjectID="_1801168196" r:id="rId39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Khi đó khoảng cách từ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5ED53D54">
          <v:shape id="_x0000_i1253" type="#_x0000_t75" style="width:11.15pt;height:14.15pt" o:ole="">
            <v:imagedata r:id="rId127" o:title=""/>
          </v:shape>
          <o:OLEObject Type="Embed" ProgID="Equation.DSMT4" ShapeID="_x0000_i1253" DrawAspect="Content" ObjectID="_1801168197" r:id="rId39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đến mặt phẳng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359EA292">
          <v:shape id="_x0000_i1254" type="#_x0000_t75" style="width:45.45pt;height:20.15pt" o:ole="">
            <v:imagedata r:id="rId129" o:title=""/>
          </v:shape>
          <o:OLEObject Type="Embed" ProgID="Equation.DSMT4" ShapeID="_x0000_i1254" DrawAspect="Content" ObjectID="_1801168198" r:id="rId39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14:paraId="51273520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21CF99D3">
          <v:shape id="_x0000_i1255" type="#_x0000_t75" style="width:27.45pt;height:33.45pt" o:ole="">
            <v:imagedata r:id="rId131" o:title=""/>
          </v:shape>
          <o:OLEObject Type="Embed" ProgID="Equation.DSMT4" ShapeID="_x0000_i1255" DrawAspect="Content" ObjectID="_1801168199" r:id="rId399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344D04E0">
          <v:shape id="_x0000_i1256" type="#_x0000_t75" style="width:27.45pt;height:33.45pt" o:ole="">
            <v:imagedata r:id="rId133" o:title=""/>
          </v:shape>
          <o:OLEObject Type="Embed" ProgID="Equation.DSMT4" ShapeID="_x0000_i1256" DrawAspect="Content" ObjectID="_1801168200" r:id="rId400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09C0DB52">
          <v:shape id="_x0000_i1257" type="#_x0000_t75" style="width:27.45pt;height:33.45pt" o:ole="">
            <v:imagedata r:id="rId135" o:title=""/>
          </v:shape>
          <o:OLEObject Type="Embed" ProgID="Equation.DSMT4" ShapeID="_x0000_i1257" DrawAspect="Content" ObjectID="_1801168201" r:id="rId401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46AA9961">
          <v:shape id="_x0000_i1258" type="#_x0000_t75" style="width:27.45pt;height:33.45pt" o:ole="">
            <v:imagedata r:id="rId137" o:title=""/>
          </v:shape>
          <o:OLEObject Type="Embed" ProgID="Equation.DSMT4" ShapeID="_x0000_i1258" DrawAspect="Content" ObjectID="_1801168202" r:id="rId402"/>
        </w:object>
      </w:r>
    </w:p>
    <w:p w14:paraId="682DFB85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14:paraId="4716FE33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C</w:t>
      </w:r>
    </w:p>
    <w:p w14:paraId="5822BF0C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Khoảng cách cách từ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9CAE7BF">
          <v:shape id="_x0000_i1259" type="#_x0000_t75" style="width:11.15pt;height:13.3pt" o:ole="">
            <v:imagedata r:id="rId127" o:title=""/>
          </v:shape>
          <o:OLEObject Type="Embed" ProgID="Equation.DSMT4" ShapeID="_x0000_i1259" DrawAspect="Content" ObjectID="_1801168203" r:id="rId40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đến mặt phẳng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18294522">
          <v:shape id="_x0000_i1260" type="#_x0000_t75" style="width:45.45pt;height:20.15pt" o:ole="">
            <v:imagedata r:id="rId129" o:title=""/>
          </v:shape>
          <o:OLEObject Type="Embed" ProgID="Equation.DSMT4" ShapeID="_x0000_i1260" DrawAspect="Content" ObjectID="_1801168204" r:id="rId40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24DEC6B">
          <v:shape id="_x0000_i1261" type="#_x0000_t75" style="width:19.3pt;height:13.3pt" o:ole="">
            <v:imagedata r:id="rId405" o:title=""/>
          </v:shape>
          <o:OLEObject Type="Embed" ProgID="Equation.DSMT4" ShapeID="_x0000_i1261" DrawAspect="Content" ObjectID="_1801168205" r:id="rId40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27367CB">
          <v:shape id="_x0000_i1262" type="#_x0000_t75" style="width:26.15pt;height:13.3pt" o:ole="">
            <v:imagedata r:id="rId407" o:title=""/>
          </v:shape>
          <o:OLEObject Type="Embed" ProgID="Equation.DSMT4" ShapeID="_x0000_i1262" DrawAspect="Content" ObjectID="_1801168206" r:id="rId40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0617C97">
          <v:shape id="_x0000_i1263" type="#_x0000_t75" style="width:12pt;height:13.3pt" o:ole="">
            <v:imagedata r:id="rId409" o:title=""/>
          </v:shape>
          <o:OLEObject Type="Embed" ProgID="Equation.DSMT4" ShapeID="_x0000_i1263" DrawAspect="Content" ObjectID="_1801168207" r:id="rId41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100" w:dyaOrig="680" w14:anchorId="56F56CEA">
          <v:shape id="_x0000_i1264" type="#_x0000_t75" style="width:55.3pt;height:33.45pt" o:ole="">
            <v:imagedata r:id="rId411" o:title=""/>
          </v:shape>
          <o:OLEObject Type="Embed" ProgID="Equation.DSMT4" ShapeID="_x0000_i1264" DrawAspect="Content" ObjectID="_1801168208" r:id="rId41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bookmarkStart w:id="3" w:name="_Hlk182116208"/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20602AD2">
          <v:shape id="_x0000_i1265" type="#_x0000_t75" style="width:37.3pt;height:13.3pt" o:ole="">
            <v:imagedata r:id="rId413" o:title=""/>
          </v:shape>
          <o:OLEObject Type="Embed" ProgID="Equation.DSMT4" ShapeID="_x0000_i1265" DrawAspect="Content" ObjectID="_1801168209" r:id="rId414"/>
        </w:object>
      </w:r>
      <w:bookmarkEnd w:id="3"/>
      <w:r w:rsidRPr="008E4337">
        <w:rPr>
          <w:rFonts w:ascii="Times New Roman" w:hAnsi="Times New Roman" w:cs="Times New Roman"/>
          <w:sz w:val="24"/>
          <w:szCs w:val="24"/>
        </w:rPr>
        <w:t xml:space="preserve"> nên theo định lý Pitago tìm được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100" w:dyaOrig="680" w14:anchorId="24577DA7">
          <v:shape id="_x0000_i1266" type="#_x0000_t75" style="width:55.3pt;height:33.45pt" o:ole="">
            <v:imagedata r:id="rId415" o:title=""/>
          </v:shape>
          <o:OLEObject Type="Embed" ProgID="Equation.DSMT4" ShapeID="_x0000_i1266" DrawAspect="Content" ObjectID="_1801168210" r:id="rId416"/>
        </w:object>
      </w:r>
    </w:p>
    <w:p w14:paraId="48080501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B7C2E75">
          <v:shape id="_x0000_i1267" type="#_x0000_t75" style="width:12pt;height:13.3pt" o:ole="">
            <v:imagedata r:id="rId139" o:title=""/>
          </v:shape>
          <o:OLEObject Type="Embed" ProgID="Equation.DSMT4" ShapeID="_x0000_i1267" DrawAspect="Content" ObjectID="_1801168211" r:id="rId41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thể tích của hình lập phương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579" w:dyaOrig="320" w14:anchorId="760F2095">
          <v:shape id="_x0000_i1268" type="#_x0000_t75" style="width:79.3pt;height:15.85pt" o:ole="">
            <v:imagedata r:id="rId141" o:title=""/>
          </v:shape>
          <o:OLEObject Type="Embed" ProgID="Equation.DSMT4" ShapeID="_x0000_i1268" DrawAspect="Content" ObjectID="_1801168212" r:id="rId41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240" w:dyaOrig="360" w14:anchorId="3D61EB6A">
          <v:shape id="_x0000_i1269" type="#_x0000_t75" style="width:12pt;height:18pt" o:ole="">
            <v:imagedata r:id="rId143" o:title=""/>
          </v:shape>
          <o:OLEObject Type="Embed" ProgID="Equation.DSMT4" ShapeID="_x0000_i1269" DrawAspect="Content" ObjectID="_1801168213" r:id="rId41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thể tích của tứ diện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760" w:dyaOrig="300" w14:anchorId="709121F0">
          <v:shape id="_x0000_i1270" type="#_x0000_t75" style="width:38.15pt;height:15.45pt" o:ole="">
            <v:imagedata r:id="rId145" o:title=""/>
          </v:shape>
          <o:OLEObject Type="Embed" ProgID="Equation.DSMT4" ShapeID="_x0000_i1270" DrawAspect="Content" ObjectID="_1801168214" r:id="rId420"/>
        </w:object>
      </w:r>
      <w:r w:rsidRPr="008E4337">
        <w:rPr>
          <w:rFonts w:ascii="Times New Roman" w:hAnsi="Times New Roman" w:cs="Times New Roman"/>
          <w:sz w:val="24"/>
          <w:szCs w:val="24"/>
        </w:rPr>
        <w:t>. Hệ thức nào sau đây đúng?</w:t>
      </w:r>
    </w:p>
    <w:p w14:paraId="76B4C270" w14:textId="77777777" w:rsidR="008E4337" w:rsidRPr="008E4337" w:rsidRDefault="008E4337" w:rsidP="008E433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0ACFEBA0">
          <v:shape id="_x0000_i1271" type="#_x0000_t75" style="width:38.15pt;height:18pt" o:ole="">
            <v:imagedata r:id="rId147" o:title=""/>
          </v:shape>
          <o:OLEObject Type="Embed" ProgID="Equation.DSMT4" ShapeID="_x0000_i1271" DrawAspect="Content" ObjectID="_1801168215" r:id="rId421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658F2147">
          <v:shape id="_x0000_i1272" type="#_x0000_t75" style="width:38.15pt;height:18pt" o:ole="">
            <v:imagedata r:id="rId149" o:title=""/>
          </v:shape>
          <o:OLEObject Type="Embed" ProgID="Equation.DSMT4" ShapeID="_x0000_i1272" DrawAspect="Content" ObjectID="_1801168216" r:id="rId422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3EFC9DEC">
          <v:shape id="_x0000_i1273" type="#_x0000_t75" style="width:37.3pt;height:18pt" o:ole="">
            <v:imagedata r:id="rId151" o:title=""/>
          </v:shape>
          <o:OLEObject Type="Embed" ProgID="Equation.DSMT4" ShapeID="_x0000_i1273" DrawAspect="Content" ObjectID="_1801168217" r:id="rId423"/>
        </w:object>
      </w:r>
      <w:r w:rsidRPr="008E4337">
        <w:rPr>
          <w:rFonts w:ascii="Times New Roman" w:hAnsi="Times New Roman" w:cs="Times New Roman"/>
          <w:sz w:val="24"/>
          <w:szCs w:val="24"/>
        </w:rPr>
        <w:tab/>
      </w: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7C434D9C">
          <v:shape id="_x0000_i1274" type="#_x0000_t75" style="width:38.15pt;height:18pt" o:ole="">
            <v:imagedata r:id="rId153" o:title=""/>
          </v:shape>
          <o:OLEObject Type="Embed" ProgID="Equation.DSMT4" ShapeID="_x0000_i1274" DrawAspect="Content" ObjectID="_1801168218" r:id="rId424"/>
        </w:object>
      </w:r>
    </w:p>
    <w:p w14:paraId="0F94430B" w14:textId="77777777" w:rsidR="008E4337" w:rsidRPr="008E4337" w:rsidRDefault="008E4337" w:rsidP="008E4337">
      <w:pPr>
        <w:spacing w:before="12" w:after="12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45DCB651" w14:textId="77777777" w:rsidR="008E4337" w:rsidRPr="008E4337" w:rsidRDefault="008E4337" w:rsidP="008E4337">
      <w:pPr>
        <w:spacing w:before="12" w:after="12" w:line="276" w:lineRule="auto"/>
        <w:ind w:left="272"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Chọn B</w:t>
      </w:r>
    </w:p>
    <w:p w14:paraId="3F4B198B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Hình lập phương chia thành 2 lăng trụ đứng có đáy là tam giác bằng nhau </w:t>
      </w:r>
      <w:bookmarkStart w:id="4" w:name="_Hlk182116614"/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219" w:dyaOrig="320" w14:anchorId="3D054292">
          <v:shape id="_x0000_i1275" type="#_x0000_t75" style="width:61.3pt;height:15.85pt" o:ole="">
            <v:imagedata r:id="rId425" o:title=""/>
          </v:shape>
          <o:OLEObject Type="Embed" ProgID="Equation.DSMT4" ShapeID="_x0000_i1275" DrawAspect="Content" ObjectID="_1801168219" r:id="rId426"/>
        </w:object>
      </w:r>
      <w:bookmarkEnd w:id="4"/>
      <w:r w:rsidRPr="008E4337">
        <w:rPr>
          <w:rFonts w:ascii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240" w:dyaOrig="320" w14:anchorId="0DD7C045">
          <v:shape id="_x0000_i1276" type="#_x0000_t75" style="width:62.15pt;height:15.85pt" o:ole="">
            <v:imagedata r:id="rId427" o:title=""/>
          </v:shape>
          <o:OLEObject Type="Embed" ProgID="Equation.DSMT4" ShapeID="_x0000_i1276" DrawAspect="Content" ObjectID="_1801168220" r:id="rId428"/>
        </w:object>
      </w:r>
      <w:r w:rsidRPr="008E4337">
        <w:rPr>
          <w:rFonts w:ascii="Times New Roman" w:hAnsi="Times New Roman" w:cs="Times New Roman"/>
          <w:sz w:val="24"/>
          <w:szCs w:val="24"/>
        </w:rPr>
        <w:t>. Mỗi lăng trụ chia thành 3 hình tứ diện bằng nhau</w:t>
      </w:r>
    </w:p>
    <w:p w14:paraId="3F1FB45A" w14:textId="77777777" w:rsidR="008E4337" w:rsidRPr="008E4337" w:rsidRDefault="008E4337" w:rsidP="008E4337">
      <w:pPr>
        <w:spacing w:before="12" w:after="12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</w:pPr>
      <w:r w:rsidRPr="008E433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PHẦN II. </w:t>
      </w:r>
      <w:r w:rsidRPr="008E43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( 3 điểm) </w:t>
      </w:r>
      <w:r w:rsidRPr="008E433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Câu trắc nghiệm đúng sai.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Thí sinh trả lời từ câu 1 đến câu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Trong mỗi ý </w:t>
      </w:r>
      <w:r w:rsidRPr="008E4337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a), b), c), d)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ở mỗi câu, thí sinh chọn đúng (Đ) hoặc sai (S)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  <w:t>.</w:t>
      </w:r>
    </w:p>
    <w:p w14:paraId="3E56A5C8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28F7D9C1">
          <v:shape id="_x0000_i1277" type="#_x0000_t75" style="width:33.45pt;height:19.3pt" o:ole="">
            <v:imagedata r:id="rId155" o:title=""/>
          </v:shape>
          <o:OLEObject Type="Embed" ProgID="Equation.DSMT4" ShapeID="_x0000_i1277" DrawAspect="Content" ObjectID="_1801168221" r:id="rId429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47698DEA">
          <v:shape id="_x0000_i1278" type="#_x0000_t75" style="width:33.45pt;height:19.3pt" o:ole="">
            <v:imagedata r:id="rId157" o:title=""/>
          </v:shape>
          <o:OLEObject Type="Embed" ProgID="Equation.DSMT4" ShapeID="_x0000_i1278" DrawAspect="Content" ObjectID="_1801168222" r:id="rId430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có đồ thị như hình vẽ. Đường thẳng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86" w:dyaOrig="318" w14:anchorId="37762AD1">
          <v:shape id="_x0000_i1279" type="#_x0000_t75" style="width:29.55pt;height:15.85pt" o:ole="">
            <v:imagedata r:id="rId159" o:title=""/>
          </v:shape>
          <o:OLEObject Type="Embed" ProgID="Equation.DSMT4" ShapeID="_x0000_i1279" DrawAspect="Content" ObjectID="_1801168223" r:id="rId431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cắt trục tung, đồ thị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4B55617A">
          <v:shape id="_x0000_i1280" type="#_x0000_t75" style="width:33.45pt;height:19.3pt" o:ole="">
            <v:imagedata r:id="rId161" o:title=""/>
          </v:shape>
          <o:OLEObject Type="Embed" ProgID="Equation.DSMT4" ShapeID="_x0000_i1280" DrawAspect="Content" ObjectID="_1801168224" r:id="rId432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, đồ thị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25895F16">
          <v:shape id="_x0000_i1281" type="#_x0000_t75" style="width:33.45pt;height:19.3pt" o:ole="">
            <v:imagedata r:id="rId163" o:title=""/>
          </v:shape>
          <o:OLEObject Type="Embed" ProgID="Equation.DSMT4" ShapeID="_x0000_i1281" DrawAspect="Content" ObjectID="_1801168225" r:id="rId433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lần lượt tại các điểm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737" w:dyaOrig="318" w14:anchorId="221199B3">
          <v:shape id="_x0000_i1282" type="#_x0000_t75" style="width:36.85pt;height:15.85pt" o:ole="">
            <v:imagedata r:id="rId165" o:title=""/>
          </v:shape>
          <o:OLEObject Type="Embed" ProgID="Equation.DSMT4" ShapeID="_x0000_i1282" DrawAspect="Content" ObjectID="_1801168226" r:id="rId434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thỏa mãn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088" w:dyaOrig="285" w14:anchorId="18421F2D">
          <v:shape id="_x0000_i1283" type="#_x0000_t75" style="width:54.85pt;height:14.15pt" o:ole="">
            <v:imagedata r:id="rId167" o:title=""/>
          </v:shape>
          <o:OLEObject Type="Embed" ProgID="Equation.DSMT4" ShapeID="_x0000_i1283" DrawAspect="Content" ObjectID="_1801168227" r:id="rId435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337">
        <w:rPr>
          <w:rFonts w:ascii="Times New Roman" w:hAnsi="Times New Roman" w:cs="Times New Roman"/>
          <w:sz w:val="24"/>
          <w:szCs w:val="24"/>
        </w:rPr>
        <w:t>Khi đó các mệnh đề sau đúng hay sai?</w:t>
      </w:r>
    </w:p>
    <w:p w14:paraId="1D22AF44" w14:textId="77777777" w:rsidR="008E4337" w:rsidRPr="008E4337" w:rsidRDefault="008E4337" w:rsidP="008E4337">
      <w:pPr>
        <w:spacing w:before="12" w:after="12" w:line="276" w:lineRule="auto"/>
        <w:ind w:left="992" w:hanging="992"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3D1B46" wp14:editId="294C205A">
            <wp:extent cx="1524000" cy="1830993"/>
            <wp:effectExtent l="0" t="0" r="0" b="0"/>
            <wp:docPr id="841605015" name="Picture 841605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663837" name="Picture 74166383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7611" cy="183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A93BA" w14:textId="794E5E30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Pr="008E4337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3BB2CF33">
          <v:shape id="_x0000_i1284" type="#_x0000_t75" style="width:33.45pt;height:19.3pt" o:ole="">
            <v:imagedata r:id="rId155" o:title=""/>
          </v:shape>
          <o:OLEObject Type="Embed" ProgID="Equation.DSMT4" ShapeID="_x0000_i1284" DrawAspect="Content" ObjectID="_1801168228" r:id="rId43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đồng biến trên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5C3A6CD">
          <v:shape id="_x0000_i1285" type="#_x0000_t75" style="width:13.3pt;height:13.3pt" o:ole="">
            <v:imagedata r:id="rId171" o:title=""/>
          </v:shape>
          <o:OLEObject Type="Embed" ProgID="Equation.DSMT4" ShapeID="_x0000_i1285" DrawAspect="Content" ObjectID="_1801168229" r:id="rId437"/>
        </w:object>
      </w:r>
    </w:p>
    <w:p w14:paraId="68F2201C" w14:textId="7456DA72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859" w:dyaOrig="279" w14:anchorId="4DE2E70E">
          <v:shape id="_x0000_i1286" type="#_x0000_t75" style="width:44.15pt;height:13.3pt" o:ole="">
            <v:imagedata r:id="rId173" o:title=""/>
          </v:shape>
          <o:OLEObject Type="Embed" ProgID="Equation.DSMT4" ShapeID="_x0000_i1286" DrawAspect="Content" ObjectID="_1801168230" r:id="rId438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C6AE56" w14:textId="421ABE0C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560" w:dyaOrig="279" w14:anchorId="14C6E319">
          <v:shape id="_x0000_i1287" type="#_x0000_t75" style="width:27.85pt;height:13.3pt" o:ole="">
            <v:imagedata r:id="rId175" o:title=""/>
          </v:shape>
          <o:OLEObject Type="Embed" ProgID="Equation.DSMT4" ShapeID="_x0000_i1287" DrawAspect="Content" ObjectID="_1801168231" r:id="rId439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1ADCC2" w14:textId="2F113493" w:rsidR="008E4337" w:rsidRPr="008E4337" w:rsidRDefault="008E4337" w:rsidP="008E4337">
      <w:pPr>
        <w:spacing w:before="12" w:after="12" w:line="276" w:lineRule="auto"/>
        <w:ind w:left="992"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636" w:dyaOrig="318" w14:anchorId="2D02F5D9">
          <v:shape id="_x0000_i1288" type="#_x0000_t75" style="width:32.15pt;height:15.85pt" o:ole="">
            <v:imagedata r:id="rId177" o:title=""/>
          </v:shape>
          <o:OLEObject Type="Embed" ProgID="Equation.DSMT4" ShapeID="_x0000_i1288" DrawAspect="Content" ObjectID="_1801168232" r:id="rId440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93A4D8" w14:textId="77777777" w:rsidR="008E4337" w:rsidRPr="008E4337" w:rsidRDefault="008E4337" w:rsidP="008E4337">
      <w:pPr>
        <w:spacing w:before="12" w:after="12" w:line="276" w:lineRule="auto"/>
        <w:ind w:left="-14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3827A5F2" w14:textId="77777777" w:rsidR="008E4337" w:rsidRPr="008E4337" w:rsidRDefault="008E4337" w:rsidP="008E4337">
      <w:pPr>
        <w:spacing w:before="12" w:after="12" w:line="276" w:lineRule="auto"/>
        <w:ind w:left="-142" w:firstLine="1134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8E4337">
        <w:rPr>
          <w:rFonts w:ascii="Times New Roman" w:hAnsi="Times New Roman" w:cs="Times New Roman"/>
          <w:b/>
          <w:sz w:val="24"/>
          <w:szCs w:val="24"/>
        </w:rPr>
        <w:t>Đúng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.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659E4F69">
          <v:shape id="_x0000_i1289" type="#_x0000_t75" style="width:33.45pt;height:19.3pt" o:ole="">
            <v:imagedata r:id="rId155" o:title=""/>
          </v:shape>
          <o:OLEObject Type="Embed" ProgID="Equation.DSMT4" ShapeID="_x0000_i1289" DrawAspect="Content" ObjectID="_1801168233" r:id="rId44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đồng biến trên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5595739">
          <v:shape id="_x0000_i1290" type="#_x0000_t75" style="width:13.3pt;height:13.3pt" o:ole="">
            <v:imagedata r:id="rId171" o:title=""/>
          </v:shape>
          <o:OLEObject Type="Embed" ProgID="Equation.DSMT4" ShapeID="_x0000_i1290" DrawAspect="Content" ObjectID="_1801168234" r:id="rId442"/>
        </w:object>
      </w:r>
    </w:p>
    <w:p w14:paraId="641614F8" w14:textId="77777777" w:rsidR="008E4337" w:rsidRPr="008E4337" w:rsidRDefault="008E4337" w:rsidP="008E4337">
      <w:pPr>
        <w:spacing w:before="12" w:after="12" w:line="276" w:lineRule="auto"/>
        <w:ind w:left="-142" w:firstLine="1134"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Pr="008E4337">
        <w:rPr>
          <w:rFonts w:ascii="Times New Roman" w:hAnsi="Times New Roman" w:cs="Times New Roman"/>
          <w:b/>
          <w:sz w:val="24"/>
          <w:szCs w:val="24"/>
        </w:rPr>
        <w:t>Sai</w:t>
      </w: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Từ đồ thị ta có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60" w:dyaOrig="360" w14:anchorId="4F73E4A5">
          <v:shape id="_x0000_i1291" type="#_x0000_t75" style="width:33.85pt;height:18pt" o:ole="">
            <v:imagedata r:id="rId443" o:title=""/>
          </v:shape>
          <o:OLEObject Type="Embed" ProgID="Equation.DSMT4" ShapeID="_x0000_i1291" DrawAspect="Content" ObjectID="_1801168235" r:id="rId44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đồng biến nên suy ra </w:t>
      </w:r>
      <w:r w:rsidRPr="008E4337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499" w:dyaOrig="279" w14:anchorId="2C177DF6">
          <v:shape id="_x0000_i1292" type="#_x0000_t75" style="width:24.85pt;height:13.3pt" o:ole="">
            <v:imagedata r:id="rId445" o:title=""/>
          </v:shape>
          <o:OLEObject Type="Embed" ProgID="Equation.DSMT4" ShapeID="_x0000_i1292" DrawAspect="Content" ObjectID="_1801168236" r:id="rId446"/>
        </w:object>
      </w:r>
    </w:p>
    <w:p w14:paraId="3E2F690D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>c)</w:t>
      </w:r>
      <w:r w:rsidRPr="008E4337">
        <w:rPr>
          <w:rFonts w:ascii="Times New Roman" w:hAnsi="Times New Roman" w:cs="Times New Roman"/>
          <w:b/>
          <w:sz w:val="24"/>
          <w:szCs w:val="24"/>
        </w:rPr>
        <w:t xml:space="preserve"> Sai. 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53" w:dyaOrig="368" w14:anchorId="1C480F0D">
          <v:shape id="_x0000_i1293" type="#_x0000_t75" style="width:33.45pt;height:19.3pt" o:ole="">
            <v:imagedata r:id="rId155" o:title=""/>
          </v:shape>
          <o:OLEObject Type="Embed" ProgID="Equation.DSMT4" ShapeID="_x0000_i1293" DrawAspect="Content" ObjectID="_1801168237" r:id="rId44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8E4337">
        <w:rPr>
          <w:rFonts w:ascii="Times New Roman" w:eastAsia="Times New Roman" w:hAnsi="Times New Roman" w:cs="Times New Roman"/>
          <w:b/>
          <w:position w:val="-12"/>
          <w:sz w:val="24"/>
          <w:szCs w:val="24"/>
        </w:rPr>
        <w:object w:dxaOrig="460" w:dyaOrig="360" w14:anchorId="1376208B">
          <v:shape id="_x0000_i1294" type="#_x0000_t75" style="width:23.15pt;height:18pt" o:ole="">
            <v:imagedata r:id="rId448" o:title=""/>
          </v:shape>
          <o:OLEObject Type="Embed" ProgID="Equation.DSMT4" ShapeID="_x0000_i1294" DrawAspect="Content" ObjectID="_1801168238" r:id="rId449"/>
        </w:object>
      </w:r>
    </w:p>
    <w:p w14:paraId="3BDDF456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60" w:dyaOrig="360" w14:anchorId="35CB3E87">
          <v:shape id="_x0000_i1295" type="#_x0000_t75" style="width:33.85pt;height:18pt" o:ole="">
            <v:imagedata r:id="rId443" o:title=""/>
          </v:shape>
          <o:OLEObject Type="Embed" ProgID="Equation.DSMT4" ShapeID="_x0000_i1295" DrawAspect="Content" ObjectID="_1801168239" r:id="rId45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8E4337">
        <w:rPr>
          <w:rFonts w:ascii="Times New Roman" w:eastAsia="Times New Roman" w:hAnsi="Times New Roman" w:cs="Times New Roman"/>
          <w:b/>
          <w:position w:val="-12"/>
          <w:sz w:val="24"/>
          <w:szCs w:val="24"/>
        </w:rPr>
        <w:object w:dxaOrig="480" w:dyaOrig="360" w14:anchorId="512A8633">
          <v:shape id="_x0000_i1296" type="#_x0000_t75" style="width:24pt;height:18pt" o:ole="">
            <v:imagedata r:id="rId451" o:title=""/>
          </v:shape>
          <o:OLEObject Type="Embed" ProgID="Equation.DSMT4" ShapeID="_x0000_i1296" DrawAspect="Content" ObjectID="_1801168240" r:id="rId452"/>
        </w:object>
      </w:r>
    </w:p>
    <w:p w14:paraId="4CF34E33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Lấy </w:t>
      </w:r>
      <w:r w:rsidRPr="008E4337">
        <w:rPr>
          <w:rFonts w:ascii="Times New Roman" w:eastAsia="Times New Roman" w:hAnsi="Times New Roman" w:cs="Times New Roman"/>
          <w:b/>
          <w:position w:val="-12"/>
          <w:sz w:val="24"/>
          <w:szCs w:val="24"/>
        </w:rPr>
        <w:object w:dxaOrig="2439" w:dyaOrig="360" w14:anchorId="676B4577">
          <v:shape id="_x0000_i1297" type="#_x0000_t75" style="width:122.15pt;height:18pt" o:ole="">
            <v:imagedata r:id="rId453" o:title=""/>
          </v:shape>
          <o:OLEObject Type="Embed" ProgID="Equation.DSMT4" ShapeID="_x0000_i1297" DrawAspect="Content" ObjectID="_1801168241" r:id="rId454"/>
        </w:object>
      </w:r>
      <w:r w:rsidRPr="008E4337">
        <w:rPr>
          <w:rFonts w:ascii="Times New Roman" w:eastAsia="Times New Roman" w:hAnsi="Times New Roman" w:cs="Times New Roman"/>
          <w:b/>
          <w:sz w:val="24"/>
          <w:szCs w:val="24"/>
        </w:rPr>
        <w:t xml:space="preserve"> v</w:t>
      </w:r>
      <w:r w:rsidRPr="008E4337">
        <w:rPr>
          <w:rFonts w:ascii="Times New Roman" w:hAnsi="Times New Roman" w:cs="Times New Roman"/>
          <w:sz w:val="24"/>
          <w:szCs w:val="24"/>
        </w:rPr>
        <w:t xml:space="preserve">à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2360" w:dyaOrig="360" w14:anchorId="1954D880">
          <v:shape id="_x0000_i1298" type="#_x0000_t75" style="width:117.85pt;height:18pt" o:ole="">
            <v:imagedata r:id="rId455" o:title=""/>
          </v:shape>
          <o:OLEObject Type="Embed" ProgID="Equation.DSMT4" ShapeID="_x0000_i1298" DrawAspect="Content" ObjectID="_1801168242" r:id="rId456"/>
        </w:object>
      </w:r>
    </w:p>
    <w:p w14:paraId="2D0BD4E4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>Ta thấy điểm M nằm trên điểm N suy ra a&gt;b</w:t>
      </w:r>
    </w:p>
    <w:p w14:paraId="39F30AEA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Pr="008E4337">
        <w:rPr>
          <w:rFonts w:ascii="Times New Roman" w:hAnsi="Times New Roman" w:cs="Times New Roman"/>
          <w:b/>
          <w:sz w:val="24"/>
          <w:szCs w:val="24"/>
        </w:rPr>
        <w:t>Đúng</w: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Theo đề bài ta có tọa độ các điểm là </w:t>
      </w:r>
      <w:r w:rsidRPr="008E43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026" w:dyaOrig="402" w14:anchorId="67025A0C">
          <v:shape id="_x0000_i1299" type="#_x0000_t75" style="width:100.7pt;height:20.15pt" o:ole="">
            <v:imagedata r:id="rId457" o:title=""/>
          </v:shape>
          <o:OLEObject Type="Embed" ProgID="Equation.DSMT4" ShapeID="_x0000_i1299" DrawAspect="Content" ObjectID="_1801168243" r:id="rId458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22" w:dyaOrig="402" w14:anchorId="60457D5C">
          <v:shape id="_x0000_i1300" type="#_x0000_t75" style="width:60.85pt;height:20.15pt" o:ole="">
            <v:imagedata r:id="rId459" o:title=""/>
          </v:shape>
          <o:OLEObject Type="Embed" ProgID="Equation.DSMT4" ShapeID="_x0000_i1300" DrawAspect="Content" ObjectID="_1801168244" r:id="rId460"/>
        </w:object>
      </w:r>
      <w:r w:rsidRPr="008E43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F695EA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sz w:val="24"/>
          <w:szCs w:val="24"/>
        </w:rPr>
        <w:t xml:space="preserve">Theo giả thiết </w:t>
      </w:r>
      <w:r w:rsidRPr="008E433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947" w:dyaOrig="368" w14:anchorId="64E72E0D">
          <v:shape id="_x0000_i1301" type="#_x0000_t75" style="width:147.45pt;height:19.3pt" o:ole="">
            <v:imagedata r:id="rId461" o:title=""/>
          </v:shape>
          <o:OLEObject Type="Embed" ProgID="Equation.DSMT4" ShapeID="_x0000_i1301" DrawAspect="Content" ObjectID="_1801168245" r:id="rId462"/>
        </w:object>
      </w:r>
      <w:r w:rsidRPr="008E433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825" w:dyaOrig="687" w14:anchorId="13DE9DB0">
          <v:shape id="_x0000_i1302" type="#_x0000_t75" style="width:92.15pt;height:33.85pt" o:ole="">
            <v:imagedata r:id="rId463" o:title=""/>
          </v:shape>
          <o:OLEObject Type="Embed" ProgID="Equation.DSMT4" ShapeID="_x0000_i1302" DrawAspect="Content" ObjectID="_1801168246" r:id="rId464"/>
        </w:object>
      </w:r>
    </w:p>
    <w:p w14:paraId="7DE202DA" w14:textId="77777777" w:rsidR="008E4337" w:rsidRPr="008E4337" w:rsidRDefault="008E4337" w:rsidP="008E4337">
      <w:pPr>
        <w:spacing w:before="12" w:after="12" w:line="276" w:lineRule="auto"/>
        <w:ind w:left="-142" w:firstLine="1134"/>
        <w:rPr>
          <w:rFonts w:ascii="Times New Roman" w:eastAsia="Times New Roman" w:hAnsi="Times New Roman" w:cs="Times New Roman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763" w:dyaOrig="385" w14:anchorId="5E54312B">
          <v:shape id="_x0000_i1303" type="#_x0000_t75" style="width:138.85pt;height:20.15pt" o:ole="">
            <v:imagedata r:id="rId465" o:title=""/>
          </v:shape>
          <o:OLEObject Type="Embed" ProgID="Equation.DSMT4" ShapeID="_x0000_i1303" DrawAspect="Content" ObjectID="_1801168247" r:id="rId466"/>
        </w:object>
      </w:r>
    </w:p>
    <w:p w14:paraId="62946505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Cho phương trình</w:t>
      </w:r>
      <w:r w:rsidRPr="008E43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1605" w:dyaOrig="735" w14:anchorId="5EEF1C5B">
          <v:shape id="_x0000_i1304" type="#_x0000_t75" style="width:80.15pt;height:37.3pt" o:ole="">
            <v:imagedata r:id="rId179" o:title=""/>
          </v:shape>
          <o:OLEObject Type="Embed" ProgID="Equation.DSMT4" ShapeID="_x0000_i1304" DrawAspect="Content" ObjectID="_1801168248" r:id="rId46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Biết phương trình có 1 nghiệm là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85" w:dyaOrig="225" w14:anchorId="161FB1D1">
          <v:shape id="_x0000_i1305" type="#_x0000_t75" style="width:28.7pt;height:11.15pt" o:ole="">
            <v:imagedata r:id="rId181" o:title=""/>
          </v:shape>
          <o:OLEObject Type="Embed" ProgID="Equation.DSMT4" ShapeID="_x0000_i1305" DrawAspect="Content" ObjectID="_1801168249" r:id="rId468"/>
        </w:object>
      </w:r>
      <w:r w:rsidRPr="008E4337">
        <w:rPr>
          <w:rFonts w:ascii="Times New Roman" w:hAnsi="Times New Roman" w:cs="Times New Roman"/>
          <w:sz w:val="24"/>
          <w:szCs w:val="24"/>
        </w:rPr>
        <w:t>. Khi đó:</w:t>
      </w:r>
    </w:p>
    <w:p w14:paraId="71F46C85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a)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85" w:dyaOrig="285" w14:anchorId="58F561D6">
          <v:shape id="_x0000_i1306" type="#_x0000_t75" style="width:28.7pt;height:14.15pt" o:ole="">
            <v:imagedata r:id="rId183" o:title=""/>
          </v:shape>
          <o:OLEObject Type="Embed" ProgID="Equation.DSMT4" ShapeID="_x0000_i1306" DrawAspect="Content" ObjectID="_1801168250" r:id="rId469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48F4263F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b)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00" w:dyaOrig="315" w14:anchorId="58B73073">
          <v:shape id="_x0000_i1307" type="#_x0000_t75" style="width:30pt;height:15.85pt" o:ole="">
            <v:imagedata r:id="rId185" o:title=""/>
          </v:shape>
          <o:OLEObject Type="Embed" ProgID="Equation.DSMT4" ShapeID="_x0000_i1307" DrawAspect="Content" ObjectID="_1801168251" r:id="rId47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tạo thành cấp số cộng với công sai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06CA803A">
          <v:shape id="_x0000_i1308" type="#_x0000_t75" style="width:27.45pt;height:14.15pt" o:ole="">
            <v:imagedata r:id="rId187" o:title=""/>
          </v:shape>
          <o:OLEObject Type="Embed" ProgID="Equation.DSMT4" ShapeID="_x0000_i1308" DrawAspect="Content" ObjectID="_1801168252" r:id="rId471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596C298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20"/>
          <w:sz w:val="24"/>
          <w:szCs w:val="24"/>
        </w:rPr>
        <w:object w:dxaOrig="1980" w:dyaOrig="480" w14:anchorId="21A5D962">
          <v:shape id="_x0000_i1309" type="#_x0000_t75" style="width:99.45pt;height:24pt" o:ole="">
            <v:imagedata r:id="rId189" o:title=""/>
          </v:shape>
          <o:OLEObject Type="Embed" ProgID="Equation.DSMT4" ShapeID="_x0000_i1309" DrawAspect="Content" ObjectID="_1801168253" r:id="rId472"/>
        </w:object>
      </w:r>
      <w:r w:rsidRPr="008E4337">
        <w:rPr>
          <w:rFonts w:ascii="Times New Roman" w:hAnsi="Times New Roman" w:cs="Times New Roman"/>
          <w:sz w:val="24"/>
          <w:szCs w:val="24"/>
        </w:rPr>
        <w:t>;</w:t>
      </w:r>
    </w:p>
    <w:p w14:paraId="25814C46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d)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8E4337">
        <w:rPr>
          <w:rFonts w:ascii="Times New Roman" w:hAnsi="Times New Roman" w:cs="Times New Roman"/>
          <w:position w:val="-18"/>
          <w:sz w:val="24"/>
          <w:szCs w:val="24"/>
        </w:rPr>
        <w:object w:dxaOrig="2340" w:dyaOrig="480" w14:anchorId="729153CC">
          <v:shape id="_x0000_i1310" type="#_x0000_t75" style="width:117.45pt;height:24pt" o:ole="">
            <v:imagedata r:id="rId191" o:title=""/>
          </v:shape>
          <o:OLEObject Type="Embed" ProgID="Equation.DSMT4" ShapeID="_x0000_i1310" DrawAspect="Content" ObjectID="_1801168254" r:id="rId47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2 nghiệm thuộc khoảng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95" w:dyaOrig="405" w14:anchorId="4C48B916">
          <v:shape id="_x0000_i1311" type="#_x0000_t75" style="width:40.7pt;height:20.15pt" o:ole="">
            <v:imagedata r:id="rId193" o:title=""/>
          </v:shape>
          <o:OLEObject Type="Embed" ProgID="Equation.DSMT4" ShapeID="_x0000_i1311" DrawAspect="Content" ObjectID="_1801168255" r:id="rId474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6C57F06B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4AF34A8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a) </w:t>
      </w:r>
      <w:r w:rsidRPr="008E4337">
        <w:rPr>
          <w:rFonts w:ascii="Times New Roman" w:hAnsi="Times New Roman" w:cs="Times New Roman"/>
          <w:b/>
          <w:sz w:val="24"/>
          <w:szCs w:val="24"/>
        </w:rPr>
        <w:t>Đúng</w:t>
      </w:r>
      <w:r w:rsidRPr="008E4337">
        <w:rPr>
          <w:rFonts w:ascii="Times New Roman" w:hAnsi="Times New Roman" w:cs="Times New Roman"/>
          <w:sz w:val="24"/>
          <w:szCs w:val="24"/>
        </w:rPr>
        <w:t xml:space="preserve">.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6045" w:dyaOrig="735" w14:anchorId="1CF16420">
          <v:shape id="_x0000_i1312" type="#_x0000_t75" style="width:302.15pt;height:37.3pt" o:ole="">
            <v:imagedata r:id="rId475" o:title=""/>
          </v:shape>
          <o:OLEObject Type="Embed" ProgID="Equation.DSMT4" ShapeID="_x0000_i1312" DrawAspect="Content" ObjectID="_1801168256" r:id="rId476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5083C734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Vậy phương trình có nghiệm là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739ADF03">
          <v:shape id="_x0000_i1313" type="#_x0000_t75" style="width:26.15pt;height:14.15pt" o:ole="">
            <v:imagedata r:id="rId477" o:title=""/>
          </v:shape>
          <o:OLEObject Type="Embed" ProgID="Equation.DSMT4" ShapeID="_x0000_i1313" DrawAspect="Content" ObjectID="_1801168257" r:id="rId478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6A7DFC3E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b) </w:t>
      </w:r>
      <w:r w:rsidRPr="008E4337">
        <w:rPr>
          <w:rFonts w:ascii="Times New Roman" w:hAnsi="Times New Roman" w:cs="Times New Roman"/>
          <w:b/>
          <w:sz w:val="24"/>
          <w:szCs w:val="24"/>
        </w:rPr>
        <w:t>Đúng</w:t>
      </w:r>
      <w:r w:rsidRPr="008E4337">
        <w:rPr>
          <w:rFonts w:ascii="Times New Roman" w:hAnsi="Times New Roman" w:cs="Times New Roman"/>
          <w:sz w:val="24"/>
          <w:szCs w:val="24"/>
        </w:rPr>
        <w:t xml:space="preserve">. Ba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00" w:dyaOrig="315" w14:anchorId="176A698F">
          <v:shape id="_x0000_i1314" type="#_x0000_t75" style="width:30pt;height:15.85pt" o:ole="">
            <v:imagedata r:id="rId479" o:title=""/>
          </v:shape>
          <o:OLEObject Type="Embed" ProgID="Equation.DSMT4" ShapeID="_x0000_i1314" DrawAspect="Content" ObjectID="_1801168258" r:id="rId48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tạo thành cấp số cộng với công sai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686042FA">
          <v:shape id="_x0000_i1315" type="#_x0000_t75" style="width:27.45pt;height:14.15pt" o:ole="">
            <v:imagedata r:id="rId481" o:title=""/>
          </v:shape>
          <o:OLEObject Type="Embed" ProgID="Equation.DSMT4" ShapeID="_x0000_i1315" DrawAspect="Content" ObjectID="_1801168259" r:id="rId482"/>
        </w:object>
      </w:r>
    </w:p>
    <w:p w14:paraId="7E42B501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c) </w:t>
      </w:r>
      <w:r w:rsidRPr="008E4337">
        <w:rPr>
          <w:rFonts w:ascii="Times New Roman" w:hAnsi="Times New Roman" w:cs="Times New Roman"/>
          <w:b/>
          <w:sz w:val="24"/>
          <w:szCs w:val="24"/>
        </w:rPr>
        <w:t xml:space="preserve">Sai. </w:t>
      </w:r>
      <w:r w:rsidRPr="008E4337">
        <w:rPr>
          <w:rFonts w:ascii="Times New Roman" w:hAnsi="Times New Roman" w:cs="Times New Roman"/>
          <w:position w:val="-20"/>
          <w:sz w:val="24"/>
          <w:szCs w:val="24"/>
        </w:rPr>
        <w:object w:dxaOrig="1965" w:dyaOrig="480" w14:anchorId="4FF65B38">
          <v:shape id="_x0000_i1316" type="#_x0000_t75" style="width:98.15pt;height:24pt" o:ole="">
            <v:imagedata r:id="rId483" o:title=""/>
          </v:shape>
          <o:OLEObject Type="Embed" ProgID="Equation.DSMT4" ShapeID="_x0000_i1316" DrawAspect="Content" ObjectID="_1801168260" r:id="rId484"/>
        </w:object>
      </w:r>
    </w:p>
    <w:p w14:paraId="6026E970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d) </w:t>
      </w:r>
      <w:r w:rsidRPr="008E4337">
        <w:rPr>
          <w:rFonts w:ascii="Times New Roman" w:hAnsi="Times New Roman" w:cs="Times New Roman"/>
          <w:b/>
          <w:sz w:val="24"/>
          <w:szCs w:val="24"/>
        </w:rPr>
        <w:t>Sai</w:t>
      </w:r>
      <w:r w:rsidRPr="008E4337">
        <w:rPr>
          <w:rFonts w:ascii="Times New Roman" w:hAnsi="Times New Roman" w:cs="Times New Roman"/>
          <w:sz w:val="24"/>
          <w:szCs w:val="24"/>
        </w:rPr>
        <w:t xml:space="preserve">.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385" w:dyaOrig="705" w14:anchorId="39164A7C">
          <v:shape id="_x0000_i1317" type="#_x0000_t75" style="width:268.7pt;height:35.15pt" o:ole="">
            <v:imagedata r:id="rId485" o:title=""/>
          </v:shape>
          <o:OLEObject Type="Embed" ProgID="Equation.DSMT4" ShapeID="_x0000_i1317" DrawAspect="Content" ObjectID="_1801168261" r:id="rId486"/>
        </w:object>
      </w:r>
    </w:p>
    <w:p w14:paraId="4FD6541D" w14:textId="77777777" w:rsidR="008E4337" w:rsidRPr="008E4337" w:rsidRDefault="008E4337" w:rsidP="008E433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27345A67">
          <v:shape id="_x0000_i1318" type="#_x0000_t75" style="width:45.85pt;height:14.15pt" o:ole="">
            <v:imagedata r:id="rId195" o:title=""/>
          </v:shape>
          <o:OLEObject Type="Embed" ProgID="Equation.DSMT4" ShapeID="_x0000_i1318" DrawAspect="Content" ObjectID="_1801168262" r:id="rId487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có đáy là hình thoi cạnh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E7CF5B7">
          <v:shape id="_x0000_i1319" type="#_x0000_t75" style="width:15.85pt;height:14.15pt" o:ole="">
            <v:imagedata r:id="rId197" o:title=""/>
          </v:shape>
          <o:OLEObject Type="Embed" ProgID="Equation.DSMT4" ShapeID="_x0000_i1319" DrawAspect="Content" ObjectID="_1801168263" r:id="rId488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120" w:dyaOrig="360" w14:anchorId="3AEB2E38">
          <v:shape id="_x0000_i1320" type="#_x0000_t75" style="width:56.15pt;height:18pt" o:ole="">
            <v:imagedata r:id="rId199" o:title=""/>
          </v:shape>
          <o:OLEObject Type="Embed" ProgID="Equation.DSMT4" ShapeID="_x0000_i1320" DrawAspect="Content" ObjectID="_1801168264" r:id="rId489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8E4337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6B58F1C8">
          <v:shape id="_x0000_i1321" type="#_x0000_t75" style="width:50.15pt;height:18pt" o:ole="">
            <v:imagedata r:id="rId201" o:title=""/>
          </v:shape>
          <o:OLEObject Type="Embed" ProgID="Equation.DSMT4" ShapeID="_x0000_i1321" DrawAspect="Content" ObjectID="_1801168265" r:id="rId490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440" w:dyaOrig="400" w14:anchorId="4E4084E2">
          <v:shape id="_x0000_i1322" type="#_x0000_t75" style="width:1in;height:20.15pt" o:ole="">
            <v:imagedata r:id="rId203" o:title=""/>
          </v:shape>
          <o:OLEObject Type="Embed" ProgID="Equation.DSMT4" ShapeID="_x0000_i1322" DrawAspect="Content" ObjectID="_1801168266" r:id="rId491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E4337">
        <w:rPr>
          <w:rFonts w:ascii="Times New Roman" w:hAnsi="Times New Roman" w:cs="Times New Roman"/>
          <w:sz w:val="24"/>
          <w:szCs w:val="24"/>
        </w:rPr>
        <w:t>Khi đó:</w:t>
      </w:r>
    </w:p>
    <w:p w14:paraId="6C65C1FC" w14:textId="77777777" w:rsidR="008E4337" w:rsidRPr="008E4337" w:rsidRDefault="008E4337" w:rsidP="008E4337">
      <w:pPr>
        <w:pBdr>
          <w:top w:val="nil"/>
          <w:left w:val="nil"/>
          <w:bottom w:val="nil"/>
          <w:right w:val="nil"/>
          <w:between w:val="nil"/>
        </w:pBd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a)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1C36BC6D">
          <v:shape id="_x0000_i1323" type="#_x0000_t75" style="width:63.85pt;height:20.15pt" o:ole="">
            <v:imagedata r:id="rId205" o:title=""/>
          </v:shape>
          <o:OLEObject Type="Embed" ProgID="Equation.DSMT4" ShapeID="_x0000_i1323" DrawAspect="Content" ObjectID="_1801168267" r:id="rId492"/>
        </w:object>
      </w:r>
      <w:r w:rsidRPr="008E4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6CFDE81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b)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Góc giữa đường thẳng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7AE771C5">
          <v:shape id="_x0000_i1324" type="#_x0000_t75" style="width:19.3pt;height:14.15pt" o:ole="">
            <v:imagedata r:id="rId207" o:title=""/>
          </v:shape>
          <o:OLEObject Type="Embed" ProgID="Equation.DSMT4" ShapeID="_x0000_i1324" DrawAspect="Content" ObjectID="_1801168268" r:id="rId49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1C047A0B">
          <v:shape id="_x0000_i1325" type="#_x0000_t75" style="width:45.85pt;height:20.15pt" o:ole="">
            <v:imagedata r:id="rId209" o:title=""/>
          </v:shape>
          <o:OLEObject Type="Embed" ProgID="Equation.DSMT4" ShapeID="_x0000_i1325" DrawAspect="Content" ObjectID="_1801168269" r:id="rId49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bằng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72CACBFD">
          <v:shape id="_x0000_i1326" type="#_x0000_t75" style="width:19.3pt;height:15.85pt" o:ole="">
            <v:imagedata r:id="rId211" o:title=""/>
          </v:shape>
          <o:OLEObject Type="Embed" ProgID="Equation.DSMT4" ShapeID="_x0000_i1326" DrawAspect="Content" ObjectID="_1801168270" r:id="rId49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3F97BB60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</w:rPr>
        <w:t xml:space="preserve">Tam giác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9009A80">
          <v:shape id="_x0000_i1327" type="#_x0000_t75" style="width:26.15pt;height:14.15pt" o:ole="">
            <v:imagedata r:id="rId213" o:title=""/>
          </v:shape>
          <o:OLEObject Type="Embed" ProgID="Equation.DSMT4" ShapeID="_x0000_i1327" DrawAspect="Content" ObjectID="_1801168271" r:id="rId49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tại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5734086D">
          <v:shape id="_x0000_i1328" type="#_x0000_t75" style="width:11.15pt;height:14.15pt" o:ole="">
            <v:imagedata r:id="rId215" o:title=""/>
          </v:shape>
          <o:OLEObject Type="Embed" ProgID="Equation.DSMT4" ShapeID="_x0000_i1328" DrawAspect="Content" ObjectID="_1801168272" r:id="rId497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3AFC3AC6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d)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Góc giữa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023414F8">
          <v:shape id="_x0000_i1329" type="#_x0000_t75" style="width:18pt;height:14.15pt" o:ole="">
            <v:imagedata r:id="rId217" o:title=""/>
          </v:shape>
          <o:OLEObject Type="Embed" ProgID="Equation.DSMT4" ShapeID="_x0000_i1329" DrawAspect="Content" ObjectID="_1801168273" r:id="rId498"/>
        </w:object>
      </w:r>
      <w:r w:rsidRPr="008E4337">
        <w:rPr>
          <w:rFonts w:ascii="Times New Roman" w:hAnsi="Times New Roman" w:cs="Times New Roman"/>
          <w:sz w:val="24"/>
          <w:szCs w:val="24"/>
          <w:lang w:val="vi-VN"/>
        </w:rPr>
        <w:t xml:space="preserve"> và mặt phẳng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231519A1">
          <v:shape id="_x0000_i1330" type="#_x0000_t75" style="width:35.15pt;height:20.15pt" o:ole="">
            <v:imagedata r:id="rId219" o:title=""/>
          </v:shape>
          <o:OLEObject Type="Embed" ProgID="Equation.DSMT4" ShapeID="_x0000_i1330" DrawAspect="Content" ObjectID="_1801168274" r:id="rId49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B84FD6B">
          <v:shape id="_x0000_i1331" type="#_x0000_t75" style="width:20.15pt;height:14.15pt" o:ole="">
            <v:imagedata r:id="rId221" o:title=""/>
          </v:shape>
          <o:OLEObject Type="Embed" ProgID="Equation.DSMT4" ShapeID="_x0000_i1331" DrawAspect="Content" ObjectID="_1801168275" r:id="rId500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7967A328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7EB1E95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32010715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81E0F4" wp14:editId="599FDCB0">
            <wp:extent cx="2987040" cy="2377440"/>
            <wp:effectExtent l="0" t="0" r="0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9790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a) </w:t>
      </w:r>
      <w:r w:rsidRPr="008E4337">
        <w:rPr>
          <w:rFonts w:ascii="Times New Roman" w:hAnsi="Times New Roman" w:cs="Times New Roman"/>
          <w:b/>
          <w:sz w:val="24"/>
          <w:szCs w:val="24"/>
        </w:rPr>
        <w:t>Đúng</w:t>
      </w:r>
      <w:r w:rsidRPr="008E4337">
        <w:rPr>
          <w:rFonts w:ascii="Times New Roman" w:hAnsi="Times New Roman" w:cs="Times New Roman"/>
          <w:sz w:val="24"/>
          <w:szCs w:val="24"/>
        </w:rPr>
        <w:t xml:space="preserve">. Ta có: </w:t>
      </w:r>
      <w:r w:rsidRPr="008E4337">
        <w:rPr>
          <w:rFonts w:ascii="Times New Roman" w:hAnsi="Times New Roman" w:cs="Times New Roman"/>
          <w:position w:val="-34"/>
          <w:sz w:val="24"/>
          <w:szCs w:val="24"/>
        </w:rPr>
        <w:object w:dxaOrig="4220" w:dyaOrig="800" w14:anchorId="37FAF11A">
          <v:shape id="_x0000_i1332" type="#_x0000_t75" style="width:211.3pt;height:41.55pt" o:ole="">
            <v:imagedata r:id="rId502" o:title=""/>
          </v:shape>
          <o:OLEObject Type="Embed" ProgID="Equation.DSMT4" ShapeID="_x0000_i1332" DrawAspect="Content" ObjectID="_1801168276" r:id="rId503"/>
        </w:object>
      </w:r>
    </w:p>
    <w:p w14:paraId="0B242D67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lastRenderedPageBreak/>
        <w:t xml:space="preserve">Vì </w:t>
      </w:r>
      <w:r w:rsidRPr="008E4337">
        <w:rPr>
          <w:rFonts w:ascii="Times New Roman" w:hAnsi="Times New Roman" w:cs="Times New Roman"/>
          <w:position w:val="-34"/>
          <w:sz w:val="24"/>
          <w:szCs w:val="24"/>
        </w:rPr>
        <w:object w:dxaOrig="2659" w:dyaOrig="800" w14:anchorId="31003668">
          <v:shape id="_x0000_i1333" type="#_x0000_t75" style="width:132.85pt;height:41.55pt" o:ole="">
            <v:imagedata r:id="rId504" o:title=""/>
          </v:shape>
          <o:OLEObject Type="Embed" ProgID="Equation.DSMT4" ShapeID="_x0000_i1333" DrawAspect="Content" ObjectID="_1801168277" r:id="rId50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05EE7CA6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b) </w:t>
      </w:r>
      <w:r w:rsidRPr="008E4337">
        <w:rPr>
          <w:rFonts w:ascii="Times New Roman" w:hAnsi="Times New Roman" w:cs="Times New Roman"/>
          <w:b/>
          <w:sz w:val="24"/>
          <w:szCs w:val="24"/>
        </w:rPr>
        <w:t>Sai</w:t>
      </w:r>
      <w:r w:rsidRPr="008E4337">
        <w:rPr>
          <w:rFonts w:ascii="Times New Roman" w:hAnsi="Times New Roman" w:cs="Times New Roman"/>
          <w:sz w:val="24"/>
          <w:szCs w:val="24"/>
        </w:rPr>
        <w:t xml:space="preserve">. Ta có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2140" w:dyaOrig="480" w14:anchorId="703403F4">
          <v:shape id="_x0000_i1334" type="#_x0000_t75" style="width:105.85pt;height:24pt" o:ole="">
            <v:imagedata r:id="rId506" o:title=""/>
          </v:shape>
          <o:OLEObject Type="Embed" ProgID="Equation.DSMT4" ShapeID="_x0000_i1334" DrawAspect="Content" ObjectID="_1801168278" r:id="rId507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930909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Do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500" w:dyaOrig="680" w14:anchorId="16888F1F">
          <v:shape id="_x0000_i1335" type="#_x0000_t75" style="width:275.15pt;height:34.7pt" o:ole="">
            <v:imagedata r:id="rId508" o:title=""/>
          </v:shape>
          <o:OLEObject Type="Embed" ProgID="Equation.DSMT4" ShapeID="_x0000_i1335" DrawAspect="Content" ObjectID="_1801168279" r:id="rId509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47270795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c) </w:t>
      </w:r>
      <w:r w:rsidRPr="008E4337">
        <w:rPr>
          <w:rFonts w:ascii="Times New Roman" w:hAnsi="Times New Roman" w:cs="Times New Roman"/>
          <w:b/>
          <w:sz w:val="24"/>
          <w:szCs w:val="24"/>
        </w:rPr>
        <w:t>Sai</w:t>
      </w:r>
      <w:r w:rsidRPr="008E4337">
        <w:rPr>
          <w:rFonts w:ascii="Times New Roman" w:hAnsi="Times New Roman" w:cs="Times New Roman"/>
          <w:sz w:val="24"/>
          <w:szCs w:val="24"/>
        </w:rPr>
        <w:t xml:space="preserve">. Ta có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4200" w:dyaOrig="420" w14:anchorId="0FE745E5">
          <v:shape id="_x0000_i1336" type="#_x0000_t75" style="width:211.3pt;height:20.15pt" o:ole="">
            <v:imagedata r:id="rId510" o:title=""/>
          </v:shape>
          <o:OLEObject Type="Embed" ProgID="Equation.DSMT4" ShapeID="_x0000_i1336" DrawAspect="Content" ObjectID="_1801168280" r:id="rId511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3F5AB11A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Nhận xét: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740" w:dyaOrig="320" w14:anchorId="36712D6C">
          <v:shape id="_x0000_i1337" type="#_x0000_t75" style="width:87.45pt;height:15.85pt" o:ole="">
            <v:imagedata r:id="rId512" o:title=""/>
          </v:shape>
          <o:OLEObject Type="Embed" ProgID="Equation.DSMT4" ShapeID="_x0000_i1337" DrawAspect="Content" ObjectID="_1801168281" r:id="rId51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nên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EE849CC">
          <v:shape id="_x0000_i1338" type="#_x0000_t75" style="width:26.15pt;height:14.15pt" o:ole="">
            <v:imagedata r:id="rId213" o:title=""/>
          </v:shape>
          <o:OLEObject Type="Embed" ProgID="Equation.DSMT4" ShapeID="_x0000_i1338" DrawAspect="Content" ObjectID="_1801168282" r:id="rId51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không vuông tại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063EE7A">
          <v:shape id="_x0000_i1339" type="#_x0000_t75" style="width:11.15pt;height:14.15pt" o:ole="">
            <v:imagedata r:id="rId215" o:title=""/>
          </v:shape>
          <o:OLEObject Type="Embed" ProgID="Equation.DSMT4" ShapeID="_x0000_i1339" DrawAspect="Content" ObjectID="_1801168283" r:id="rId51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15490159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d) Vì </w:t>
      </w:r>
      <w:r w:rsidRPr="008E4337">
        <w:rPr>
          <w:rFonts w:ascii="Times New Roman" w:hAnsi="Times New Roman" w:cs="Times New Roman"/>
          <w:position w:val="-34"/>
          <w:sz w:val="24"/>
          <w:szCs w:val="24"/>
        </w:rPr>
        <w:object w:dxaOrig="5480" w:dyaOrig="800" w14:anchorId="34C09038">
          <v:shape id="_x0000_i1340" type="#_x0000_t75" style="width:275.55pt;height:41.55pt" o:ole="">
            <v:imagedata r:id="rId516" o:title=""/>
          </v:shape>
          <o:OLEObject Type="Embed" ProgID="Equation.DSMT4" ShapeID="_x0000_i1340" DrawAspect="Content" ObjectID="_1801168284" r:id="rId517"/>
        </w:object>
      </w:r>
    </w:p>
    <w:p w14:paraId="2CC57113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Suy ra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520" w:dyaOrig="400" w14:anchorId="5A697C46">
          <v:shape id="_x0000_i1341" type="#_x0000_t75" style="width:76.7pt;height:20.15pt" o:ole="">
            <v:imagedata r:id="rId518" o:title=""/>
          </v:shape>
          <o:OLEObject Type="Embed" ProgID="Equation.DSMT4" ShapeID="_x0000_i1341" DrawAspect="Content" ObjectID="_1801168285" r:id="rId519"/>
        </w:object>
      </w:r>
    </w:p>
    <w:p w14:paraId="2D8FB328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d) </w:t>
      </w:r>
      <w:r w:rsidRPr="008E4337">
        <w:rPr>
          <w:rFonts w:ascii="Times New Roman" w:hAnsi="Times New Roman" w:cs="Times New Roman"/>
          <w:b/>
          <w:sz w:val="24"/>
          <w:szCs w:val="24"/>
        </w:rPr>
        <w:t>Đúng</w: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BD171A8">
          <v:shape id="_x0000_i1342" type="#_x0000_t75" style="width:12pt;height:14.15pt" o:ole="">
            <v:imagedata r:id="rId520" o:title=""/>
          </v:shape>
          <o:OLEObject Type="Embed" ProgID="Equation.DSMT4" ShapeID="_x0000_i1342" DrawAspect="Content" ObjectID="_1801168286" r:id="rId52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tâm của hình thoi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4D0206E8">
          <v:shape id="_x0000_i1343" type="#_x0000_t75" style="width:37.3pt;height:14.15pt" o:ole="">
            <v:imagedata r:id="rId522" o:title=""/>
          </v:shape>
          <o:OLEObject Type="Embed" ProgID="Equation.DSMT4" ShapeID="_x0000_i1343" DrawAspect="Content" ObjectID="_1801168287" r:id="rId52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gọi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1CFDA0E">
          <v:shape id="_x0000_i1344" type="#_x0000_t75" style="width:14.15pt;height:12pt" o:ole="">
            <v:imagedata r:id="rId524" o:title=""/>
          </v:shape>
          <o:OLEObject Type="Embed" ProgID="Equation.DSMT4" ShapeID="_x0000_i1344" DrawAspect="Content" ObjectID="_1801168288" r:id="rId52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hình chiếu vuông góc của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DED3AE0">
          <v:shape id="_x0000_i1345" type="#_x0000_t75" style="width:12pt;height:12pt" o:ole="">
            <v:imagedata r:id="rId526" o:title=""/>
          </v:shape>
          <o:OLEObject Type="Embed" ProgID="Equation.DSMT4" ShapeID="_x0000_i1345" DrawAspect="Content" ObjectID="_1801168289" r:id="rId52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trên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0F8A3E1">
          <v:shape id="_x0000_i1346" type="#_x0000_t75" style="width:19.3pt;height:14.15pt" o:ole="">
            <v:imagedata r:id="rId528" o:title=""/>
          </v:shape>
          <o:OLEObject Type="Embed" ProgID="Equation.DSMT4" ShapeID="_x0000_i1346" DrawAspect="Content" ObjectID="_1801168290" r:id="rId529"/>
        </w:object>
      </w:r>
      <w:r w:rsidRPr="008E4337">
        <w:rPr>
          <w:rFonts w:ascii="Times New Roman" w:hAnsi="Times New Roman" w:cs="Times New Roman"/>
          <w:sz w:val="24"/>
          <w:szCs w:val="24"/>
        </w:rPr>
        <w:t>, ta có:</w:t>
      </w:r>
    </w:p>
    <w:p w14:paraId="7CD8C36B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4060" w:dyaOrig="720" w14:anchorId="2DB3B5FF">
          <v:shape id="_x0000_i1347" type="#_x0000_t75" style="width:204pt;height:37.3pt" o:ole="">
            <v:imagedata r:id="rId530" o:title=""/>
          </v:shape>
          <o:OLEObject Type="Embed" ProgID="Equation.DSMT4" ShapeID="_x0000_i1347" DrawAspect="Content" ObjectID="_1801168291" r:id="rId531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2CDE16D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Từ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259C782">
          <v:shape id="_x0000_i1348" type="#_x0000_t75" style="width:104.55pt;height:15.85pt" o:ole="">
            <v:imagedata r:id="rId532" o:title=""/>
          </v:shape>
          <o:OLEObject Type="Embed" ProgID="Equation.DSMT4" ShapeID="_x0000_i1348" DrawAspect="Content" ObjectID="_1801168292" r:id="rId53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suy ra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2947B832">
          <v:shape id="_x0000_i1349" type="#_x0000_t75" style="width:67.3pt;height:20.15pt" o:ole="">
            <v:imagedata r:id="rId534" o:title=""/>
          </v:shape>
          <o:OLEObject Type="Embed" ProgID="Equation.DSMT4" ShapeID="_x0000_i1349" DrawAspect="Content" ObjectID="_1801168293" r:id="rId53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hay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F721434">
          <v:shape id="_x0000_i1350" type="#_x0000_t75" style="width:20.15pt;height:14.15pt" o:ole="">
            <v:imagedata r:id="rId536" o:title=""/>
          </v:shape>
          <o:OLEObject Type="Embed" ProgID="Equation.DSMT4" ShapeID="_x0000_i1350" DrawAspect="Content" ObjectID="_1801168294" r:id="rId53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hình chiếu vuông góc của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167DF805">
          <v:shape id="_x0000_i1351" type="#_x0000_t75" style="width:18pt;height:14.15pt" o:ole="">
            <v:imagedata r:id="rId538" o:title=""/>
          </v:shape>
          <o:OLEObject Type="Embed" ProgID="Equation.DSMT4" ShapeID="_x0000_i1351" DrawAspect="Content" ObjectID="_1801168295" r:id="rId53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lên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79A08538">
          <v:shape id="_x0000_i1352" type="#_x0000_t75" style="width:35.15pt;height:20.15pt" o:ole="">
            <v:imagedata r:id="rId540" o:title=""/>
          </v:shape>
          <o:OLEObject Type="Embed" ProgID="Equation.DSMT4" ShapeID="_x0000_i1352" DrawAspect="Content" ObjectID="_1801168296" r:id="rId541"/>
        </w:object>
      </w:r>
      <w:r w:rsidRPr="008E4337">
        <w:rPr>
          <w:rFonts w:ascii="Times New Roman" w:hAnsi="Times New Roman" w:cs="Times New Roman"/>
          <w:sz w:val="24"/>
          <w:szCs w:val="24"/>
        </w:rPr>
        <w:t>,</w:t>
      </w:r>
    </w:p>
    <w:p w14:paraId="4F4DC85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Suy ra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3019" w:dyaOrig="480" w14:anchorId="1E23B865">
          <v:shape id="_x0000_i1353" type="#_x0000_t75" style="width:150.85pt;height:24pt" o:ole="">
            <v:imagedata r:id="rId542" o:title=""/>
          </v:shape>
          <o:OLEObject Type="Embed" ProgID="Equation.DSMT4" ShapeID="_x0000_i1353" DrawAspect="Content" ObjectID="_1801168297" r:id="rId543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60AD4B1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B65C8B1">
          <v:shape id="_x0000_i1354" type="#_x0000_t75" style="width:33.85pt;height:14.15pt" o:ole="">
            <v:imagedata r:id="rId544" o:title=""/>
          </v:shape>
          <o:OLEObject Type="Embed" ProgID="Equation.DSMT4" ShapeID="_x0000_i1354" DrawAspect="Content" ObjectID="_1801168298" r:id="rId545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 đều cạnh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AD10B82">
          <v:shape id="_x0000_i1355" type="#_x0000_t75" style="width:15.85pt;height:14.15pt" o:ole="">
            <v:imagedata r:id="rId546" o:title=""/>
          </v:shape>
          <o:OLEObject Type="Embed" ProgID="Equation.DSMT4" ShapeID="_x0000_i1355" DrawAspect="Content" ObjectID="_1801168299" r:id="rId547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0B378ED">
          <v:shape id="_x0000_i1356" type="#_x0000_t75" style="width:37.3pt;height:14.15pt" o:ole="">
            <v:imagedata r:id="rId548" o:title=""/>
          </v:shape>
          <o:OLEObject Type="Embed" ProgID="Equation.DSMT4" ShapeID="_x0000_i1356" DrawAspect="Content" ObjectID="_1801168300" r:id="rId549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88E8184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3033224C">
          <v:shape id="_x0000_i1357" type="#_x0000_t75" style="width:33.45pt;height:14.15pt" o:ole="">
            <v:imagedata r:id="rId550" o:title=""/>
          </v:shape>
          <o:OLEObject Type="Embed" ProgID="Equation.DSMT4" ShapeID="_x0000_i1357" DrawAspect="Content" ObjectID="_1801168301" r:id="rId551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 vuông tại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4B77D60">
          <v:shape id="_x0000_i1358" type="#_x0000_t75" style="width:12pt;height:12pt" o:ole="">
            <v:imagedata r:id="rId552" o:title=""/>
          </v:shape>
          <o:OLEObject Type="Embed" ProgID="Equation.DSMT4" ShapeID="_x0000_i1358" DrawAspect="Content" ObjectID="_1801168302" r:id="rId553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8E4337">
        <w:rPr>
          <w:rFonts w:ascii="Times New Roman" w:hAnsi="Times New Roman" w:cs="Times New Roman"/>
          <w:position w:val="-28"/>
          <w:sz w:val="24"/>
          <w:szCs w:val="24"/>
        </w:rPr>
        <w:object w:dxaOrig="3400" w:dyaOrig="660" w14:anchorId="7E519573">
          <v:shape id="_x0000_i1359" type="#_x0000_t75" style="width:170.15pt;height:33.45pt" o:ole="">
            <v:imagedata r:id="rId554" o:title=""/>
          </v:shape>
          <o:OLEObject Type="Embed" ProgID="Equation.DSMT4" ShapeID="_x0000_i1359" DrawAspect="Content" ObjectID="_1801168303" r:id="rId555"/>
        </w:object>
      </w:r>
      <w:r w:rsidRPr="008E43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E0B5821" w14:textId="77777777" w:rsidR="008E4337" w:rsidRPr="008E4337" w:rsidRDefault="008E4337" w:rsidP="008E4337">
      <w:pPr>
        <w:spacing w:before="12" w:after="12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PHẦN III.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( 2 điểm)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trắc nghiệm trả lời ngắn.</w:t>
      </w:r>
      <w:r w:rsidRPr="008E4337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Thí sinh trả lời từ câu 1 đến câu 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8E433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0440C627" w14:textId="77777777" w:rsidR="008E4337" w:rsidRPr="008E4337" w:rsidRDefault="008E4337" w:rsidP="008E4337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  <w:rPr>
          <w:color w:val="000000"/>
        </w:rPr>
      </w:pPr>
      <w:r w:rsidRPr="008E4337">
        <w:rPr>
          <w:b/>
          <w:color w:val="0000FF"/>
        </w:rPr>
        <w:t>Câu 1:</w:t>
      </w:r>
      <w:r w:rsidRPr="008E4337">
        <w:rPr>
          <w:b/>
          <w:color w:val="0000FF"/>
        </w:rPr>
        <w:tab/>
      </w:r>
      <w:r w:rsidRPr="008E4337">
        <w:rPr>
          <w:color w:val="000000"/>
        </w:rPr>
        <w:t xml:space="preserve">Mức cường độ âm L đo bằng decibel </w:t>
      </w:r>
      <w:r w:rsidRPr="008E4337">
        <w:rPr>
          <w:position w:val="-10"/>
        </w:rPr>
        <w:object w:dxaOrig="520" w:dyaOrig="320" w14:anchorId="1ADF6B38">
          <v:shape id="_x0000_i1360" type="#_x0000_t75" style="width:26.15pt;height:15.85pt" o:ole="">
            <v:imagedata r:id="rId223" o:title=""/>
          </v:shape>
          <o:OLEObject Type="Embed" ProgID="Equation.DSMT4" ShapeID="_x0000_i1360" DrawAspect="Content" ObjectID="_1801168304" r:id="rId556"/>
        </w:object>
      </w:r>
      <w:r w:rsidRPr="008E4337">
        <w:rPr>
          <w:color w:val="000000"/>
        </w:rPr>
        <w:t xml:space="preserve"> của âm thanh có cường độ </w:t>
      </w:r>
      <w:r w:rsidRPr="008E4337">
        <w:rPr>
          <w:position w:val="-4"/>
        </w:rPr>
        <w:object w:dxaOrig="200" w:dyaOrig="260" w14:anchorId="0821025D">
          <v:shape id="_x0000_i1361" type="#_x0000_t75" style="width:11.15pt;height:13.3pt" o:ole="">
            <v:imagedata r:id="rId225" o:title=""/>
          </v:shape>
          <o:OLEObject Type="Embed" ProgID="Equation.DSMT4" ShapeID="_x0000_i1361" DrawAspect="Content" ObjectID="_1801168305" r:id="rId557"/>
        </w:object>
      </w:r>
      <w:r w:rsidRPr="008E4337">
        <w:rPr>
          <w:color w:val="000000"/>
        </w:rPr>
        <w:t xml:space="preserve"> (đo bằng oát trên mét vuông, kí hiệu là </w:t>
      </w:r>
      <w:r w:rsidRPr="008E4337">
        <w:rPr>
          <w:position w:val="-6"/>
        </w:rPr>
        <w:object w:dxaOrig="700" w:dyaOrig="320" w14:anchorId="7564540B">
          <v:shape id="_x0000_i1362" type="#_x0000_t75" style="width:35.15pt;height:15.85pt" o:ole="">
            <v:imagedata r:id="rId227" o:title=""/>
          </v:shape>
          <o:OLEObject Type="Embed" ProgID="Equation.DSMT4" ShapeID="_x0000_i1362" DrawAspect="Content" ObjectID="_1801168306" r:id="rId558"/>
        </w:object>
      </w:r>
      <w:r w:rsidRPr="008E4337">
        <w:rPr>
          <w:color w:val="000000"/>
        </w:rPr>
        <w:t xml:space="preserve">) được định nghĩa </w:t>
      </w:r>
      <w:r w:rsidRPr="008E4337">
        <w:rPr>
          <w:position w:val="-30"/>
        </w:rPr>
        <w:object w:dxaOrig="1560" w:dyaOrig="680" w14:anchorId="24F914EC">
          <v:shape id="_x0000_i1363" type="#_x0000_t75" style="width:76.7pt;height:33.85pt" o:ole="">
            <v:imagedata r:id="rId229" o:title=""/>
          </v:shape>
          <o:OLEObject Type="Embed" ProgID="Equation.DSMT4" ShapeID="_x0000_i1363" DrawAspect="Content" ObjectID="_1801168307" r:id="rId559"/>
        </w:object>
      </w:r>
      <w:r w:rsidRPr="008E4337">
        <w:t xml:space="preserve">, trong đó </w:t>
      </w:r>
      <w:r w:rsidRPr="008E4337">
        <w:rPr>
          <w:position w:val="-12"/>
        </w:rPr>
        <w:object w:dxaOrig="1600" w:dyaOrig="380" w14:anchorId="02A45D02">
          <v:shape id="_x0000_i1364" type="#_x0000_t75" style="width:80.15pt;height:19.3pt" o:ole="">
            <v:imagedata r:id="rId231" o:title=""/>
          </v:shape>
          <o:OLEObject Type="Embed" ProgID="Equation.DSMT4" ShapeID="_x0000_i1364" DrawAspect="Content" ObjectID="_1801168308" r:id="rId560"/>
        </w:object>
      </w:r>
      <w:r w:rsidRPr="008E4337">
        <w:rPr>
          <w:color w:val="000000"/>
        </w:rPr>
        <w:t xml:space="preserve"> là cường độ âm thanh nhỏ nhất mà tai người có thể phát hiện được (gọi là </w:t>
      </w:r>
      <w:r w:rsidRPr="008E4337">
        <w:rPr>
          <w:rStyle w:val="Emphasis"/>
          <w:color w:val="000000"/>
        </w:rPr>
        <w:t>ngưỡng nghe</w:t>
      </w:r>
      <w:r w:rsidRPr="008E4337">
        <w:rPr>
          <w:color w:val="000000"/>
        </w:rPr>
        <w:t xml:space="preserve">). Mức cường độ âm </w:t>
      </w:r>
      <w:r w:rsidRPr="008E4337">
        <w:rPr>
          <w:color w:val="000000"/>
          <w:shd w:val="clear" w:color="auto" w:fill="FFFFFF"/>
        </w:rPr>
        <w:t xml:space="preserve">khi giao thông thành phố A có cường độ </w:t>
      </w:r>
      <w:r w:rsidRPr="008E4337">
        <w:rPr>
          <w:position w:val="-6"/>
        </w:rPr>
        <w:object w:dxaOrig="1460" w:dyaOrig="320" w14:anchorId="7690BCD6">
          <v:shape id="_x0000_i1365" type="#_x0000_t75" style="width:73.3pt;height:15.85pt" o:ole="">
            <v:imagedata r:id="rId233" o:title=""/>
          </v:shape>
          <o:OLEObject Type="Embed" ProgID="Equation.DSMT4" ShapeID="_x0000_i1365" DrawAspect="Content" ObjectID="_1801168309" r:id="rId561"/>
        </w:object>
      </w:r>
      <w:r w:rsidRPr="008E4337">
        <w:t xml:space="preserve"> là bao nhiêu </w:t>
      </w:r>
      <w:r w:rsidRPr="008E4337">
        <w:rPr>
          <w:position w:val="-6"/>
        </w:rPr>
        <w:object w:dxaOrig="340" w:dyaOrig="279" w14:anchorId="29A956E8">
          <v:shape id="_x0000_i1366" type="#_x0000_t75" style="width:17.15pt;height:13.3pt" o:ole="">
            <v:imagedata r:id="rId235" o:title=""/>
          </v:shape>
          <o:OLEObject Type="Embed" ProgID="Equation.DSMT4" ShapeID="_x0000_i1366" DrawAspect="Content" ObjectID="_1801168310" r:id="rId562"/>
        </w:object>
      </w:r>
      <w:r w:rsidRPr="008E4337">
        <w:rPr>
          <w:color w:val="000000"/>
          <w:shd w:val="clear" w:color="auto" w:fill="FFFFFF"/>
        </w:rPr>
        <w:t>?</w:t>
      </w:r>
    </w:p>
    <w:p w14:paraId="43FE89AE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6F4A4F1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Trả lời: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color w:val="FF0000"/>
          <w:position w:val="-6"/>
          <w:sz w:val="24"/>
          <w:szCs w:val="24"/>
        </w:rPr>
        <w:object w:dxaOrig="300" w:dyaOrig="260" w14:anchorId="6077C1BE">
          <v:shape id="_x0000_i1367" type="#_x0000_t75" style="width:15.45pt;height:13.3pt" o:ole="">
            <v:imagedata r:id="rId563" o:title=""/>
          </v:shape>
          <o:OLEObject Type="Embed" ProgID="Equation.DSMT4" ShapeID="_x0000_i1367" DrawAspect="Content" ObjectID="_1801168311" r:id="rId564"/>
        </w:object>
      </w:r>
    </w:p>
    <w:p w14:paraId="42686507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43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Mức cường độ âm của giao thông thành phố đông đúc có cường độ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460" w:dyaOrig="320" w14:anchorId="6D509074">
          <v:shape id="_x0000_i1368" type="#_x0000_t75" style="width:73.3pt;height:15.85pt" o:ole="">
            <v:imagedata r:id="rId233" o:title=""/>
          </v:shape>
          <o:OLEObject Type="Embed" ProgID="Equation.DSMT4" ShapeID="_x0000_i1368" DrawAspect="Content" ObjectID="_1801168312" r:id="rId56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</w:t>
      </w:r>
      <w:r w:rsidRPr="008E4337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</w:p>
    <w:p w14:paraId="39F88F37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4920" w:dyaOrig="720" w14:anchorId="46C2AAB3">
          <v:shape id="_x0000_i1369" type="#_x0000_t75" style="width:243.85pt;height:33.85pt" o:ole="">
            <v:imagedata r:id="rId566" o:title=""/>
          </v:shape>
          <o:OLEObject Type="Embed" ProgID="Equation.DSMT4" ShapeID="_x0000_i1369" DrawAspect="Content" ObjectID="_1801168313" r:id="rId567"/>
        </w:object>
      </w:r>
    </w:p>
    <w:p w14:paraId="0F9B0A60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>Cho phương trình</w:t>
      </w:r>
      <w:r w:rsidRPr="008E4337">
        <w:rPr>
          <w:rFonts w:ascii="Times New Roman" w:hAnsi="Times New Roman" w:cs="Times New Roman"/>
          <w:sz w:val="24"/>
          <w:szCs w:val="24"/>
          <w:lang w:val="pt-BR"/>
        </w:rPr>
        <w:t xml:space="preserve">: </w:t>
      </w:r>
      <w:r w:rsidRPr="008E4337">
        <w:rPr>
          <w:rFonts w:ascii="Times New Roman" w:hAnsi="Times New Roman" w:cs="Times New Roman"/>
          <w:position w:val="-12"/>
          <w:sz w:val="24"/>
          <w:szCs w:val="24"/>
        </w:rPr>
        <w:object w:dxaOrig="1340" w:dyaOrig="600" w14:anchorId="351B78E8">
          <v:shape id="_x0000_i1370" type="#_x0000_t75" style="width:67.3pt;height:30pt" o:ole="">
            <v:imagedata r:id="rId237" o:title=""/>
          </v:shape>
          <o:OLEObject Type="Embed" ProgID="Equation.DSMT4" ShapeID="_x0000_i1370" DrawAspect="Content" ObjectID="_1801168314" r:id="rId568"/>
        </w:object>
      </w:r>
      <w:r w:rsidRPr="008E4337">
        <w:rPr>
          <w:rFonts w:ascii="Times New Roman" w:hAnsi="Times New Roman" w:cs="Times New Roman"/>
          <w:sz w:val="24"/>
          <w:szCs w:val="24"/>
        </w:rPr>
        <w:t>. Hỏi tổng các nghiệm của phương trình là bao nhiêu? (Làm tròn kết quả đến chữ số thập phân thứ 2)</w:t>
      </w:r>
    </w:p>
    <w:p w14:paraId="49E9ACBD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4949A6A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Trả lời:</w:t>
      </w:r>
      <w:r w:rsidRPr="008E4337">
        <w:rPr>
          <w:rFonts w:ascii="Times New Roman" w:hAnsi="Times New Roman" w:cs="Times New Roman"/>
          <w:color w:val="FF0000"/>
          <w:position w:val="-8"/>
          <w:sz w:val="24"/>
          <w:szCs w:val="24"/>
        </w:rPr>
        <w:object w:dxaOrig="440" w:dyaOrig="279" w14:anchorId="79FA3AFD">
          <v:shape id="_x0000_i1371" type="#_x0000_t75" style="width:21.85pt;height:14.15pt" o:ole="">
            <v:imagedata r:id="rId569" o:title=""/>
          </v:shape>
          <o:OLEObject Type="Embed" ProgID="Equation.DSMT4" ShapeID="_x0000_i1371" DrawAspect="Content" ObjectID="_1801168315" r:id="rId570"/>
        </w:object>
      </w:r>
    </w:p>
    <w:p w14:paraId="73F4A07B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sz w:val="24"/>
          <w:szCs w:val="24"/>
        </w:rPr>
        <w:t xml:space="preserve">Điều kiện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0FB5EC88">
          <v:shape id="_x0000_i1372" type="#_x0000_t75" style="width:37.3pt;height:13.3pt" o:ole="">
            <v:imagedata r:id="rId571" o:title=""/>
          </v:shape>
          <o:OLEObject Type="Embed" ProgID="Equation.DSMT4" ShapeID="_x0000_i1372" DrawAspect="Content" ObjectID="_1801168316" r:id="rId572"/>
        </w:object>
      </w:r>
    </w:p>
    <w:p w14:paraId="0ABD95EF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 xml:space="preserve">Phương trình </w:t>
      </w:r>
      <w:r w:rsidRPr="008E4337">
        <w:rPr>
          <w:rFonts w:ascii="Times New Roman" w:eastAsia="Calibri" w:hAnsi="Times New Roman" w:cs="Times New Roman"/>
          <w:position w:val="-34"/>
          <w:sz w:val="24"/>
          <w:szCs w:val="24"/>
        </w:rPr>
        <w:object w:dxaOrig="7560" w:dyaOrig="820" w14:anchorId="513FD12E">
          <v:shape id="_x0000_i1373" type="#_x0000_t75" style="width:379.7pt;height:41.55pt" o:ole="">
            <v:imagedata r:id="rId573" o:title=""/>
          </v:shape>
          <o:OLEObject Type="Embed" ProgID="Equation.DSMT4" ShapeID="_x0000_i1373" DrawAspect="Content" ObjectID="_1801168317" r:id="rId574"/>
        </w:object>
      </w:r>
    </w:p>
    <w:p w14:paraId="262DA00F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position w:val="-52"/>
          <w:sz w:val="24"/>
          <w:szCs w:val="24"/>
        </w:rPr>
        <w:object w:dxaOrig="4360" w:dyaOrig="1160" w14:anchorId="1848BF42">
          <v:shape id="_x0000_i1374" type="#_x0000_t75" style="width:218.15pt;height:58.7pt" o:ole="">
            <v:imagedata r:id="rId575" o:title=""/>
          </v:shape>
          <o:OLEObject Type="Embed" ProgID="Equation.DSMT4" ShapeID="_x0000_i1374" DrawAspect="Content" ObjectID="_1801168318" r:id="rId576"/>
        </w:object>
      </w:r>
    </w:p>
    <w:p w14:paraId="3F6215B3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sz w:val="24"/>
          <w:szCs w:val="24"/>
        </w:rPr>
        <w:t xml:space="preserve">Vậy tổng các nghiệm là:  </w:t>
      </w:r>
      <w:r w:rsidRPr="008E433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760" w:dyaOrig="420" w14:anchorId="39DE0FE2">
          <v:shape id="_x0000_i1375" type="#_x0000_t75" style="width:138pt;height:21.85pt" o:ole="">
            <v:imagedata r:id="rId577" o:title=""/>
          </v:shape>
          <o:OLEObject Type="Embed" ProgID="Equation.DSMT4" ShapeID="_x0000_i1375" DrawAspect="Content" ObjectID="_1801168319" r:id="rId578"/>
        </w:object>
      </w:r>
      <w:r w:rsidRPr="008E43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0E73AFC" w14:textId="77777777" w:rsidR="008E4337" w:rsidRPr="008E4337" w:rsidRDefault="008E4337" w:rsidP="008E4337">
      <w:pPr>
        <w:spacing w:before="12" w:after="12" w:line="276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</w:p>
    <w:p w14:paraId="31CEAFE9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171420D4">
          <v:shape id="_x0000_i1376" type="#_x0000_t75" style="width:45.85pt;height:14.15pt" o:ole="">
            <v:imagedata r:id="rId239" o:title=""/>
          </v:shape>
          <o:OLEObject Type="Embed" ProgID="Equation.DSMT4" ShapeID="_x0000_i1376" DrawAspect="Content" ObjectID="_1801168320" r:id="rId57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A3C22AE">
          <v:shape id="_x0000_i1377" type="#_x0000_t75" style="width:37.3pt;height:14.15pt" o:ole="">
            <v:imagedata r:id="rId241" o:title=""/>
          </v:shape>
          <o:OLEObject Type="Embed" ProgID="Equation.DSMT4" ShapeID="_x0000_i1377" DrawAspect="Content" ObjectID="_1801168321" r:id="rId58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hình vuông. Mặt bên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00B59DB">
          <v:shape id="_x0000_i1378" type="#_x0000_t75" style="width:24.85pt;height:14.15pt" o:ole="">
            <v:imagedata r:id="rId243" o:title=""/>
          </v:shape>
          <o:OLEObject Type="Embed" ProgID="Equation.DSMT4" ShapeID="_x0000_i1378" DrawAspect="Content" ObjectID="_1801168322" r:id="rId58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tam giác đều có đường cao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E830F14">
          <v:shape id="_x0000_i1379" type="#_x0000_t75" style="width:20.15pt;height:14.15pt" o:ole="">
            <v:imagedata r:id="rId245" o:title=""/>
          </v:shape>
          <o:OLEObject Type="Embed" ProgID="Equation.DSMT4" ShapeID="_x0000_i1379" DrawAspect="Content" ObjectID="_1801168323" r:id="rId58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04E68175">
          <v:shape id="_x0000_i1380" type="#_x0000_t75" style="width:45.85pt;height:20.15pt" o:ole="">
            <v:imagedata r:id="rId247" o:title=""/>
          </v:shape>
          <o:OLEObject Type="Embed" ProgID="Equation.DSMT4" ShapeID="_x0000_i1380" DrawAspect="Content" ObjectID="_1801168324" r:id="rId58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1A011D7A">
          <v:shape id="_x0000_i1381" type="#_x0000_t75" style="width:12pt;height:11.15pt" o:ole="">
            <v:imagedata r:id="rId249" o:title=""/>
          </v:shape>
          <o:OLEObject Type="Embed" ProgID="Equation.DSMT4" ShapeID="_x0000_i1381" DrawAspect="Content" ObjectID="_1801168325" r:id="rId58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góc giữa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7D49F19">
          <v:shape id="_x0000_i1382" type="#_x0000_t75" style="width:20.15pt;height:13.3pt" o:ole="">
            <v:imagedata r:id="rId251" o:title=""/>
          </v:shape>
          <o:OLEObject Type="Embed" ProgID="Equation.DSMT4" ShapeID="_x0000_i1382" DrawAspect="Content" ObjectID="_1801168326" r:id="rId58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72E84A63">
          <v:shape id="_x0000_i1383" type="#_x0000_t75" style="width:35.15pt;height:20.15pt" o:ole="">
            <v:imagedata r:id="rId253" o:title=""/>
          </v:shape>
          <o:OLEObject Type="Embed" ProgID="Equation.DSMT4" ShapeID="_x0000_i1383" DrawAspect="Content" ObjectID="_1801168327" r:id="rId58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Khi đó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47A9CAB">
          <v:shape id="_x0000_i1384" type="#_x0000_t75" style="width:27.85pt;height:14.15pt" o:ole="">
            <v:imagedata r:id="rId255" o:title=""/>
          </v:shape>
          <o:OLEObject Type="Embed" ProgID="Equation.DSMT4" ShapeID="_x0000_i1384" DrawAspect="Content" ObjectID="_1801168328" r:id="rId58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nhiêu? (Làm tròn 2 chữ số thập phân)</w:t>
      </w:r>
    </w:p>
    <w:p w14:paraId="613F59BB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6623DD7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Trả lời: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color w:val="FF0000"/>
          <w:position w:val="-8"/>
          <w:sz w:val="24"/>
          <w:szCs w:val="24"/>
        </w:rPr>
        <w:object w:dxaOrig="460" w:dyaOrig="279" w14:anchorId="7ED92AC1">
          <v:shape id="_x0000_i1385" type="#_x0000_t75" style="width:23.15pt;height:14.15pt" o:ole="">
            <v:imagedata r:id="rId588" o:title=""/>
          </v:shape>
          <o:OLEObject Type="Embed" ProgID="Equation.DSMT4" ShapeID="_x0000_i1385" DrawAspect="Content" ObjectID="_1801168329" r:id="rId589"/>
        </w:object>
      </w:r>
    </w:p>
    <w:p w14:paraId="11EB31F5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4E222ED" wp14:editId="5262D9E1">
            <wp:extent cx="1895475" cy="175260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̉nh 11"/>
                    <pic:cNvPicPr>
                      <a:picLocks noChangeAspect="1" noChangeArrowheads="1"/>
                    </pic:cNvPicPr>
                  </pic:nvPicPr>
                  <pic:blipFill>
                    <a:blip r:embed="rId5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0" t="5339" r="6248" b="5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8371C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Gọi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6C4A17C3">
          <v:shape id="_x0000_i1386" type="#_x0000_t75" style="width:11.15pt;height:13.3pt" o:ole="">
            <v:imagedata r:id="rId591" o:title=""/>
          </v:shape>
          <o:OLEObject Type="Embed" ProgID="Equation.DSMT4" ShapeID="_x0000_i1386" DrawAspect="Content" ObjectID="_1801168330" r:id="rId592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trung điểm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340" w:dyaOrig="279" w14:anchorId="717E722C">
          <v:shape id="_x0000_i1387" type="#_x0000_t75" style="width:17.15pt;height:14.15pt" o:ole="">
            <v:imagedata r:id="rId593" o:title=""/>
          </v:shape>
          <o:OLEObject Type="Embed" ProgID="Equation.DSMT4" ShapeID="_x0000_i1387" DrawAspect="Content" ObjectID="_1801168331" r:id="rId594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Ta có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859" w:dyaOrig="279" w14:anchorId="1AEEF633">
          <v:shape id="_x0000_i1388" type="#_x0000_t75" style="width:42.85pt;height:14.15pt" o:ole="">
            <v:imagedata r:id="rId595" o:title=""/>
          </v:shape>
          <o:OLEObject Type="Embed" ProgID="Equation.DSMT4" ShapeID="_x0000_i1388" DrawAspect="Content" ObjectID="_1801168332" r:id="rId596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940" w:dyaOrig="260" w14:anchorId="5C67D1E0">
          <v:shape id="_x0000_i1389" type="#_x0000_t75" style="width:45.85pt;height:13.3pt" o:ole="">
            <v:imagedata r:id="rId597" o:title=""/>
          </v:shape>
          <o:OLEObject Type="Embed" ProgID="Equation.DSMT4" ShapeID="_x0000_i1389" DrawAspect="Content" ObjectID="_1801168333" r:id="rId598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(do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999" w:dyaOrig="260" w14:anchorId="15EB65EE">
          <v:shape id="_x0000_i1390" type="#_x0000_t75" style="width:50.15pt;height:13.3pt" o:ole="">
            <v:imagedata r:id="rId599" o:title=""/>
          </v:shape>
          <o:OLEObject Type="Embed" ProgID="Equation.DSMT4" ShapeID="_x0000_i1390" DrawAspect="Content" ObjectID="_1801168334" r:id="rId600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20" w:dyaOrig="279" w14:anchorId="02B20FFD">
          <v:shape id="_x0000_i1391" type="#_x0000_t75" style="width:50.15pt;height:14.15pt" o:ole="">
            <v:imagedata r:id="rId601" o:title=""/>
          </v:shape>
          <o:OLEObject Type="Embed" ProgID="Equation.DSMT4" ShapeID="_x0000_i1391" DrawAspect="Content" ObjectID="_1801168335" r:id="rId602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>).</w:t>
      </w:r>
    </w:p>
    <w:p w14:paraId="1596DC01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Do đó </w:t>
      </w:r>
      <w:r w:rsidRPr="008E433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40" w:dyaOrig="400" w14:anchorId="041C1D0E">
          <v:shape id="_x0000_i1392" type="#_x0000_t75" style="width:62.15pt;height:20.15pt" o:ole="">
            <v:imagedata r:id="rId603" o:title=""/>
          </v:shape>
          <o:OLEObject Type="Embed" ProgID="Equation.DSMT4" ShapeID="_x0000_i1392" DrawAspect="Content" ObjectID="_1801168336" r:id="rId604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đó: Hình chiếu của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 w14:anchorId="459341C8">
          <v:shape id="_x0000_i1393" type="#_x0000_t75" style="width:20.15pt;height:13.3pt" o:ole="">
            <v:imagedata r:id="rId605" o:title=""/>
          </v:shape>
          <o:OLEObject Type="Embed" ProgID="Equation.DSMT4" ShapeID="_x0000_i1393" DrawAspect="Content" ObjectID="_1801168337" r:id="rId606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lên </w:t>
      </w:r>
      <w:r w:rsidRPr="008E433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00" w:dyaOrig="400" w14:anchorId="3D4F801F">
          <v:shape id="_x0000_i1394" type="#_x0000_t75" style="width:35.15pt;height:20.15pt" o:ole="">
            <v:imagedata r:id="rId607" o:title=""/>
          </v:shape>
          <o:OLEObject Type="Embed" ProgID="Equation.DSMT4" ShapeID="_x0000_i1394" DrawAspect="Content" ObjectID="_1801168338" r:id="rId608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340" w:dyaOrig="260" w14:anchorId="2DF2F416">
          <v:shape id="_x0000_i1395" type="#_x0000_t75" style="width:17.15pt;height:13.3pt" o:ole="">
            <v:imagedata r:id="rId609" o:title=""/>
          </v:shape>
          <o:OLEObject Type="Embed" ProgID="Equation.DSMT4" ShapeID="_x0000_i1395" DrawAspect="Content" ObjectID="_1801168339" r:id="rId610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góc giữa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 w14:anchorId="5C8ACD20">
          <v:shape id="_x0000_i1396" type="#_x0000_t75" style="width:20.15pt;height:13.3pt" o:ole="">
            <v:imagedata r:id="rId251" o:title=""/>
          </v:shape>
          <o:OLEObject Type="Embed" ProgID="Equation.DSMT4" ShapeID="_x0000_i1396" DrawAspect="Content" ObjectID="_1801168340" r:id="rId611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8E433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00" w:dyaOrig="400" w14:anchorId="53EC3C5C">
          <v:shape id="_x0000_i1397" type="#_x0000_t75" style="width:35.15pt;height:20.15pt" o:ole="">
            <v:imagedata r:id="rId253" o:title=""/>
          </v:shape>
          <o:OLEObject Type="Embed" ProgID="Equation.DSMT4" ShapeID="_x0000_i1397" DrawAspect="Content" ObjectID="_1801168341" r:id="rId612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là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920" w:dyaOrig="360" w14:anchorId="28D4794E">
          <v:shape id="_x0000_i1398" type="#_x0000_t75" style="width:45.85pt;height:18pt" o:ole="">
            <v:imagedata r:id="rId613" o:title=""/>
          </v:shape>
          <o:OLEObject Type="Embed" ProgID="Equation.DSMT4" ShapeID="_x0000_i1398" DrawAspect="Content" ObjectID="_1801168342" r:id="rId614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782D9FE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Đặt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279" w14:anchorId="7A3E5DAE">
          <v:shape id="_x0000_i1399" type="#_x0000_t75" style="width:38.15pt;height:14.15pt" o:ole="">
            <v:imagedata r:id="rId615" o:title=""/>
          </v:shape>
          <o:OLEObject Type="Embed" ProgID="Equation.DSMT4" ShapeID="_x0000_i1399" DrawAspect="Content" ObjectID="_1801168343" r:id="rId616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Ta có </w:t>
      </w:r>
      <w:r w:rsidRPr="008E433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040" w:dyaOrig="680" w14:anchorId="459CCCD4">
          <v:shape id="_x0000_i1400" type="#_x0000_t75" style="width:51.85pt;height:33.85pt" o:ole="">
            <v:imagedata r:id="rId617" o:title=""/>
          </v:shape>
          <o:OLEObject Type="Embed" ProgID="Equation.DSMT4" ShapeID="_x0000_i1400" DrawAspect="Content" ObjectID="_1801168344" r:id="rId618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; </w:t>
      </w:r>
      <w:r w:rsidRPr="008E4337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80" w:dyaOrig="340" w14:anchorId="2B6ABB28">
          <v:shape id="_x0000_i1401" type="#_x0000_t75" style="width:54pt;height:17.15pt" o:ole="">
            <v:imagedata r:id="rId619" o:title=""/>
          </v:shape>
          <o:OLEObject Type="Embed" ProgID="Equation.DSMT4" ShapeID="_x0000_i1401" DrawAspect="Content" ObjectID="_1801168345" r:id="rId620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1F1D7FD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Xét tam giác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480" w:dyaOrig="260" w14:anchorId="389AB4B7">
          <v:shape id="_x0000_i1402" type="#_x0000_t75" style="width:24pt;height:13.3pt" o:ole="">
            <v:imagedata r:id="rId621" o:title=""/>
          </v:shape>
          <o:OLEObject Type="Embed" ProgID="Equation.DSMT4" ShapeID="_x0000_i1402" DrawAspect="Content" ObjectID="_1801168346" r:id="rId622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vuông tại </w:t>
      </w:r>
      <w:r w:rsidRPr="008E4337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22139963">
          <v:shape id="_x0000_i1403" type="#_x0000_t75" style="width:11.15pt;height:13.3pt" o:ole="">
            <v:imagedata r:id="rId623" o:title=""/>
          </v:shape>
          <o:OLEObject Type="Embed" ProgID="Equation.DSMT4" ShapeID="_x0000_i1403" DrawAspect="Content" ObjectID="_1801168347" r:id="rId624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có </w:t>
      </w:r>
      <w:r w:rsidRPr="008E433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3120" w:dyaOrig="980" w14:anchorId="64F03AB0">
          <v:shape id="_x0000_i1404" type="#_x0000_t75" style="width:155.55pt;height:49.3pt" o:ole="">
            <v:imagedata r:id="rId625" o:title=""/>
          </v:shape>
          <o:OLEObject Type="Embed" ProgID="Equation.DSMT4" ShapeID="_x0000_i1404" DrawAspect="Content" ObjectID="_1801168348" r:id="rId626"/>
        </w:object>
      </w:r>
      <w:r w:rsidRPr="008E433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45F7E245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6F0855F7">
          <v:shape id="_x0000_i1405" type="#_x0000_t75" style="width:38.15pt;height:14.15pt" o:ole="">
            <v:imagedata r:id="rId257" o:title=""/>
          </v:shape>
          <o:OLEObject Type="Embed" ProgID="Equation.DSMT4" ShapeID="_x0000_i1405" DrawAspect="Content" ObjectID="_1801168349" r:id="rId62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2DD6D161">
          <v:shape id="_x0000_i1406" type="#_x0000_t75" style="width:19.3pt;height:14.15pt" o:ole="">
            <v:imagedata r:id="rId259" o:title=""/>
          </v:shape>
          <o:OLEObject Type="Embed" ProgID="Equation.DSMT4" ShapeID="_x0000_i1406" DrawAspect="Content" ObjectID="_1801168350" r:id="rId62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52B3867">
          <v:shape id="_x0000_i1407" type="#_x0000_t75" style="width:20.15pt;height:14.15pt" o:ole="">
            <v:imagedata r:id="rId261" o:title=""/>
          </v:shape>
          <o:OLEObject Type="Embed" ProgID="Equation.DSMT4" ShapeID="_x0000_i1407" DrawAspect="Content" ObjectID="_1801168351" r:id="rId62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61F89CF">
          <v:shape id="_x0000_i1408" type="#_x0000_t75" style="width:21.85pt;height:14.15pt" o:ole="">
            <v:imagedata r:id="rId263" o:title=""/>
          </v:shape>
          <o:OLEObject Type="Embed" ProgID="Equation.DSMT4" ShapeID="_x0000_i1408" DrawAspect="Content" ObjectID="_1801168352" r:id="rId63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đôi một vuông góc với nhau </w:t>
      </w:r>
      <w:r w:rsidRPr="008E4337">
        <w:rPr>
          <w:rFonts w:ascii="Times New Roman" w:hAnsi="Times New Roman" w:cs="Times New Roman"/>
          <w:position w:val="-8"/>
          <w:sz w:val="24"/>
          <w:szCs w:val="24"/>
        </w:rPr>
        <w:object w:dxaOrig="2079" w:dyaOrig="360" w14:anchorId="02F67B22">
          <v:shape id="_x0000_i1409" type="#_x0000_t75" style="width:104.55pt;height:19.3pt" o:ole="">
            <v:imagedata r:id="rId265" o:title=""/>
          </v:shape>
          <o:OLEObject Type="Embed" ProgID="Equation.DSMT4" ShapeID="_x0000_i1409" DrawAspect="Content" ObjectID="_1801168353" r:id="rId63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Tính khoảng cách từ điểm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4DE6BEB">
          <v:shape id="_x0000_i1410" type="#_x0000_t75" style="width:12pt;height:14.15pt" o:ole="">
            <v:imagedata r:id="rId267" o:title=""/>
          </v:shape>
          <o:OLEObject Type="Embed" ProgID="Equation.DSMT4" ShapeID="_x0000_i1410" DrawAspect="Content" ObjectID="_1801168354" r:id="rId63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đến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3DEE26D">
          <v:shape id="_x0000_i1411" type="#_x0000_t75" style="width:51.85pt;height:15.85pt" o:ole="">
            <v:imagedata r:id="rId269" o:title=""/>
          </v:shape>
          <o:OLEObject Type="Embed" ProgID="Equation.DSMT4" ShapeID="_x0000_i1411" DrawAspect="Content" ObjectID="_1801168355" r:id="rId633"/>
        </w:object>
      </w:r>
      <w:r w:rsidRPr="008E4337">
        <w:rPr>
          <w:rFonts w:ascii="Times New Roman" w:hAnsi="Times New Roman" w:cs="Times New Roman"/>
          <w:sz w:val="24"/>
          <w:szCs w:val="24"/>
        </w:rPr>
        <w:t>?</w:t>
      </w:r>
    </w:p>
    <w:p w14:paraId="51B05758" w14:textId="77777777" w:rsidR="008E4337" w:rsidRPr="008E4337" w:rsidRDefault="008E4337" w:rsidP="008E4337">
      <w:pPr>
        <w:spacing w:before="12" w:after="12" w:line="276" w:lineRule="auto"/>
        <w:ind w:left="992" w:firstLine="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513A27B" w14:textId="77777777" w:rsidR="008E4337" w:rsidRPr="008E4337" w:rsidRDefault="008E4337" w:rsidP="008E4337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Trả lời: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color w:val="FF0000"/>
          <w:position w:val="-4"/>
          <w:sz w:val="24"/>
          <w:szCs w:val="24"/>
        </w:rPr>
        <w:object w:dxaOrig="160" w:dyaOrig="240" w14:anchorId="38A14817">
          <v:shape id="_x0000_i1412" type="#_x0000_t75" style="width:8.15pt;height:12pt" o:ole="">
            <v:imagedata r:id="rId634" o:title=""/>
          </v:shape>
          <o:OLEObject Type="Embed" ProgID="Equation.DSMT4" ShapeID="_x0000_i1412" DrawAspect="Content" ObjectID="_1801168356" r:id="rId635"/>
        </w:object>
      </w:r>
    </w:p>
    <w:p w14:paraId="0D4D4EE2" w14:textId="77777777" w:rsidR="008E4337" w:rsidRPr="008E4337" w:rsidRDefault="008E4337" w:rsidP="008E4337">
      <w:pPr>
        <w:spacing w:before="12" w:after="12" w:line="276" w:lineRule="auto"/>
        <w:ind w:left="992" w:firstLin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337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354D6947" wp14:editId="75CC88C7">
            <wp:extent cx="2790825" cy="2517597"/>
            <wp:effectExtent l="0" t="0" r="0" b="0"/>
            <wp:docPr id="1275220502" name="Picture 1275220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3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010" cy="251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7F3DD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Gọi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E5761B1">
          <v:shape id="_x0000_i1413" type="#_x0000_t75" style="width:15.45pt;height:13.3pt" o:ole="">
            <v:imagedata r:id="rId637" o:title=""/>
          </v:shape>
          <o:OLEObject Type="Embed" ProgID="Equation.DSMT4" ShapeID="_x0000_i1413" DrawAspect="Content" ObjectID="_1801168357" r:id="rId63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chân đường cao kẻ từ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94B73C8">
          <v:shape id="_x0000_i1414" type="#_x0000_t75" style="width:12pt;height:13.3pt" o:ole="">
            <v:imagedata r:id="rId639" o:title=""/>
          </v:shape>
          <o:OLEObject Type="Embed" ProgID="Equation.DSMT4" ShapeID="_x0000_i1414" DrawAspect="Content" ObjectID="_1801168358" r:id="rId64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lên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7EA58722">
          <v:shape id="_x0000_i1415" type="#_x0000_t75" style="width:23.15pt;height:15.85pt" o:ole="">
            <v:imagedata r:id="rId641" o:title=""/>
          </v:shape>
          <o:OLEObject Type="Embed" ProgID="Equation.DSMT4" ShapeID="_x0000_i1415" DrawAspect="Content" ObjectID="_1801168359" r:id="rId642"/>
        </w:objec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F3E2E7F">
          <v:shape id="_x0000_i1416" type="#_x0000_t75" style="width:15.45pt;height:14.15pt" o:ole="">
            <v:imagedata r:id="rId643" o:title=""/>
          </v:shape>
          <o:OLEObject Type="Embed" ProgID="Equation.DSMT4" ShapeID="_x0000_i1416" DrawAspect="Content" ObjectID="_1801168360" r:id="rId64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chân đường cao kẻ từ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F8A7D73">
          <v:shape id="_x0000_i1417" type="#_x0000_t75" style="width:12pt;height:14.15pt" o:ole="">
            <v:imagedata r:id="rId645" o:title=""/>
          </v:shape>
          <o:OLEObject Type="Embed" ProgID="Equation.DSMT4" ShapeID="_x0000_i1417" DrawAspect="Content" ObjectID="_1801168361" r:id="rId64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EFB9145">
          <v:shape id="_x0000_i1418" type="#_x0000_t75" style="width:22.7pt;height:14.15pt" o:ole="">
            <v:imagedata r:id="rId647" o:title=""/>
          </v:shape>
          <o:OLEObject Type="Embed" ProgID="Equation.DSMT4" ShapeID="_x0000_i1418" DrawAspect="Content" ObjectID="_1801168362" r:id="rId648"/>
        </w:object>
      </w:r>
    </w:p>
    <w:p w14:paraId="1CB3553B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Gọi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40104DF">
          <v:shape id="_x0000_i1419" type="#_x0000_t75" style="width:14.15pt;height:13.3pt" o:ole="">
            <v:imagedata r:id="rId649" o:title=""/>
          </v:shape>
          <o:OLEObject Type="Embed" ProgID="Equation.DSMT4" ShapeID="_x0000_i1419" DrawAspect="Content" ObjectID="_1801168363" r:id="rId65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giao của AA’ với CC’ suy ra H là trực tâm của tam giác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6249BC8">
          <v:shape id="_x0000_i1420" type="#_x0000_t75" style="width:30pt;height:14.15pt" o:ole="">
            <v:imagedata r:id="rId651" o:title=""/>
          </v:shape>
          <o:OLEObject Type="Embed" ProgID="Equation.DSMT4" ShapeID="_x0000_i1420" DrawAspect="Content" ObjectID="_1801168364" r:id="rId65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Ta dễ dàng chứng</w:t>
      </w:r>
    </w:p>
    <w:p w14:paraId="26D97A26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minh được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4579070C">
          <v:shape id="_x0000_i1421" type="#_x0000_t75" style="width:69.85pt;height:15.85pt" o:ole="">
            <v:imagedata r:id="rId653" o:title=""/>
          </v:shape>
          <o:OLEObject Type="Embed" ProgID="Equation.DSMT4" ShapeID="_x0000_i1421" DrawAspect="Content" ObjectID="_1801168365" r:id="rId654"/>
        </w:object>
      </w:r>
    </w:p>
    <w:p w14:paraId="002FC2C0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939" w:dyaOrig="320" w14:anchorId="4F102476">
          <v:shape id="_x0000_i1422" type="#_x0000_t75" style="width:98.15pt;height:15.85pt" o:ole="">
            <v:imagedata r:id="rId655" o:title=""/>
          </v:shape>
          <o:OLEObject Type="Embed" ProgID="Equation.DSMT4" ShapeID="_x0000_i1422" DrawAspect="Content" ObjectID="_1801168366" r:id="rId65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Tính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3953992F">
          <v:shape id="_x0000_i1423" type="#_x0000_t75" style="width:22.7pt;height:14.15pt" o:ole="">
            <v:imagedata r:id="rId657" o:title=""/>
          </v:shape>
          <o:OLEObject Type="Embed" ProgID="Equation.DSMT4" ShapeID="_x0000_i1423" DrawAspect="Content" ObjectID="_1801168367" r:id="rId658"/>
        </w:object>
      </w:r>
    </w:p>
    <w:p w14:paraId="434EE30B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Ta có: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7288381">
          <v:shape id="_x0000_i1424" type="#_x0000_t75" style="width:30pt;height:14.15pt" o:ole="">
            <v:imagedata r:id="rId659" o:title=""/>
          </v:shape>
          <o:OLEObject Type="Embed" ProgID="Equation.DSMT4" ShapeID="_x0000_i1424" DrawAspect="Content" ObjectID="_1801168368" r:id="rId66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300" w:dyaOrig="320" w14:anchorId="4849C720">
          <v:shape id="_x0000_i1425" type="#_x0000_t75" style="width:15.45pt;height:15.85pt" o:ole="">
            <v:imagedata r:id="rId661" o:title=""/>
          </v:shape>
          <o:OLEObject Type="Embed" ProgID="Equation.DSMT4" ShapeID="_x0000_i1425" DrawAspect="Content" ObjectID="_1801168369" r:id="rId66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5168F99B">
          <v:shape id="_x0000_i1426" type="#_x0000_t75" style="width:22.7pt;height:14.15pt" o:ole="">
            <v:imagedata r:id="rId663" o:title=""/>
          </v:shape>
          <o:OLEObject Type="Embed" ProgID="Equation.DSMT4" ShapeID="_x0000_i1426" DrawAspect="Content" ObjectID="_1801168370" r:id="rId66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đường cao. Suy ra :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433C8720">
          <v:shape id="_x0000_i1427" type="#_x0000_t75" style="width:99.85pt;height:31.3pt" o:ole="">
            <v:imagedata r:id="rId665" o:title=""/>
          </v:shape>
          <o:OLEObject Type="Embed" ProgID="Equation.DSMT4" ShapeID="_x0000_i1427" DrawAspect="Content" ObjectID="_1801168371" r:id="rId66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(1)</w:t>
      </w:r>
    </w:p>
    <w:p w14:paraId="4468E5AE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Lại có: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418ABF9">
          <v:shape id="_x0000_i1428" type="#_x0000_t75" style="width:27.85pt;height:14.15pt" o:ole="">
            <v:imagedata r:id="rId667" o:title=""/>
          </v:shape>
          <o:OLEObject Type="Embed" ProgID="Equation.DSMT4" ShapeID="_x0000_i1428" DrawAspect="Content" ObjectID="_1801168372" r:id="rId66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300" w:dyaOrig="320" w14:anchorId="418A1EA9">
          <v:shape id="_x0000_i1429" type="#_x0000_t75" style="width:15.45pt;height:15.85pt" o:ole="">
            <v:imagedata r:id="rId669" o:title=""/>
          </v:shape>
          <o:OLEObject Type="Embed" ProgID="Equation.DSMT4" ShapeID="_x0000_i1429" DrawAspect="Content" ObjectID="_1801168373" r:id="rId67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6AC723DE">
          <v:shape id="_x0000_i1430" type="#_x0000_t75" style="width:22.7pt;height:14.15pt" o:ole="">
            <v:imagedata r:id="rId671" o:title=""/>
          </v:shape>
          <o:OLEObject Type="Embed" ProgID="Equation.DSMT4" ShapeID="_x0000_i1430" DrawAspect="Content" ObjectID="_1801168374" r:id="rId672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đường cao. Suy ra: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980" w:dyaOrig="620" w14:anchorId="74B7D9C1">
          <v:shape id="_x0000_i1431" type="#_x0000_t75" style="width:99.45pt;height:31.3pt" o:ole="">
            <v:imagedata r:id="rId673" o:title=""/>
          </v:shape>
          <o:OLEObject Type="Embed" ProgID="Equation.DSMT4" ShapeID="_x0000_i1431" DrawAspect="Content" ObjectID="_1801168375" r:id="rId674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(2)</w:t>
      </w:r>
    </w:p>
    <w:p w14:paraId="07400D6B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Từ (1) và (2) suy ra: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2700" w:dyaOrig="620" w14:anchorId="4C29C6B6">
          <v:shape id="_x0000_i1432" type="#_x0000_t75" style="width:135.85pt;height:31.3pt" o:ole="">
            <v:imagedata r:id="rId675" o:title=""/>
          </v:shape>
          <o:OLEObject Type="Embed" ProgID="Equation.DSMT4" ShapeID="_x0000_i1432" DrawAspect="Content" ObjectID="_1801168376" r:id="rId67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Thay </w:t>
      </w:r>
      <w:r w:rsidRPr="008E4337">
        <w:rPr>
          <w:rFonts w:ascii="Times New Roman" w:hAnsi="Times New Roman" w:cs="Times New Roman"/>
          <w:position w:val="-8"/>
          <w:sz w:val="24"/>
          <w:szCs w:val="24"/>
        </w:rPr>
        <w:object w:dxaOrig="2040" w:dyaOrig="360" w14:anchorId="79B908DC">
          <v:shape id="_x0000_i1433" type="#_x0000_t75" style="width:102pt;height:19.3pt" o:ole="">
            <v:imagedata r:id="rId677" o:title=""/>
          </v:shape>
          <o:OLEObject Type="Embed" ProgID="Equation.DSMT4" ShapeID="_x0000_i1433" DrawAspect="Content" ObjectID="_1801168377" r:id="rId67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vào, ta được:</w:t>
      </w:r>
    </w:p>
    <w:p w14:paraId="3F4F871B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3120" w:dyaOrig="620" w14:anchorId="4A95CA78">
          <v:shape id="_x0000_i1434" type="#_x0000_t75" style="width:156pt;height:31.3pt" o:ole="">
            <v:imagedata r:id="rId679" o:title=""/>
          </v:shape>
          <o:OLEObject Type="Embed" ProgID="Equation.DSMT4" ShapeID="_x0000_i1434" DrawAspect="Content" ObjectID="_1801168378" r:id="rId680"/>
        </w:object>
      </w:r>
    </w:p>
    <w:p w14:paraId="68FEEA5A" w14:textId="77777777" w:rsidR="008E4337" w:rsidRPr="008E4337" w:rsidRDefault="008E4337" w:rsidP="008E4337">
      <w:pPr>
        <w:spacing w:before="12" w:after="12"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Vậy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2299" w:dyaOrig="320" w14:anchorId="6F8542D2">
          <v:shape id="_x0000_i1435" type="#_x0000_t75" style="width:114.45pt;height:15.85pt" o:ole="">
            <v:imagedata r:id="rId681" o:title=""/>
          </v:shape>
          <o:OLEObject Type="Embed" ProgID="Equation.DSMT4" ShapeID="_x0000_i1435" DrawAspect="Content" ObjectID="_1801168379" r:id="rId682"/>
        </w:object>
      </w:r>
    </w:p>
    <w:p w14:paraId="16716CD8" w14:textId="77777777" w:rsidR="008E4337" w:rsidRPr="008E4337" w:rsidRDefault="008E4337" w:rsidP="008E4337">
      <w:pPr>
        <w:spacing w:before="12" w:after="12" w:line="276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8E4337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PHẦN 4. ( 2 điểm) TỰ LUẬN</w:t>
      </w:r>
    </w:p>
    <w:p w14:paraId="18694E66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Vẽ đồ thị của hàm số mũ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66615B56">
          <v:shape id="_x0000_i1436" type="#_x0000_t75" style="width:50.15pt;height:19.3pt" o:ole="">
            <v:imagedata r:id="rId271" o:title=""/>
          </v:shape>
          <o:OLEObject Type="Embed" ProgID="Equation.DSMT4" ShapeID="_x0000_i1436" DrawAspect="Content" ObjectID="_1801168380" r:id="rId683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1AF14DD0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642E53A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>Lập bảng giá trị của hàm số tại một số điểm như sau:</w:t>
      </w:r>
    </w:p>
    <w:p w14:paraId="3F60B28B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413"/>
        <w:gridCol w:w="715"/>
        <w:gridCol w:w="715"/>
        <w:gridCol w:w="606"/>
        <w:gridCol w:w="606"/>
        <w:gridCol w:w="606"/>
      </w:tblGrid>
      <w:tr w:rsidR="008E4337" w:rsidRPr="008E4337" w14:paraId="09015F56" w14:textId="77777777" w:rsidTr="00A75F4F">
        <w:trPr>
          <w:jc w:val="center"/>
        </w:trPr>
        <w:tc>
          <w:tcPr>
            <w:tcW w:w="1413" w:type="dxa"/>
            <w:vAlign w:val="center"/>
          </w:tcPr>
          <w:p w14:paraId="7BAE5B7B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</w:rPr>
              <w:object w:dxaOrig="200" w:dyaOrig="220" w14:anchorId="3FF9E58F">
                <v:shape id="_x0000_i1437" type="#_x0000_t75" style="width:9.85pt;height:11.15pt" o:ole="">
                  <v:imagedata r:id="rId684" o:title=""/>
                </v:shape>
                <o:OLEObject Type="Embed" ProgID="Equation.DSMT4" ShapeID="_x0000_i1437" DrawAspect="Content" ObjectID="_1801168381" r:id="rId685"/>
              </w:object>
            </w:r>
          </w:p>
        </w:tc>
        <w:tc>
          <w:tcPr>
            <w:tcW w:w="715" w:type="dxa"/>
            <w:vAlign w:val="center"/>
          </w:tcPr>
          <w:p w14:paraId="6AF8677B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-4</w:t>
            </w:r>
          </w:p>
        </w:tc>
        <w:tc>
          <w:tcPr>
            <w:tcW w:w="715" w:type="dxa"/>
            <w:vAlign w:val="center"/>
          </w:tcPr>
          <w:p w14:paraId="56A6C5CE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-2</w:t>
            </w:r>
          </w:p>
        </w:tc>
        <w:tc>
          <w:tcPr>
            <w:tcW w:w="606" w:type="dxa"/>
            <w:vAlign w:val="center"/>
          </w:tcPr>
          <w:p w14:paraId="56FF4DDF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0</w:t>
            </w:r>
          </w:p>
        </w:tc>
        <w:tc>
          <w:tcPr>
            <w:tcW w:w="606" w:type="dxa"/>
            <w:vAlign w:val="center"/>
          </w:tcPr>
          <w:p w14:paraId="1B5B3C48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14:paraId="16244896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4</w:t>
            </w:r>
          </w:p>
        </w:tc>
      </w:tr>
      <w:tr w:rsidR="008E4337" w:rsidRPr="008E4337" w14:paraId="5B3B3249" w14:textId="77777777" w:rsidTr="00A75F4F">
        <w:trPr>
          <w:jc w:val="center"/>
        </w:trPr>
        <w:tc>
          <w:tcPr>
            <w:tcW w:w="1413" w:type="dxa"/>
            <w:vAlign w:val="center"/>
          </w:tcPr>
          <w:p w14:paraId="14B32C9A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</w:rPr>
              <w:object w:dxaOrig="999" w:dyaOrig="380" w14:anchorId="70E86754">
                <v:shape id="_x0000_i1438" type="#_x0000_t75" style="width:50.15pt;height:19.3pt" o:ole="">
                  <v:imagedata r:id="rId686" o:title=""/>
                </v:shape>
                <o:OLEObject Type="Embed" ProgID="Equation.DSMT4" ShapeID="_x0000_i1438" DrawAspect="Content" ObjectID="_1801168382" r:id="rId687"/>
              </w:object>
            </w:r>
          </w:p>
        </w:tc>
        <w:tc>
          <w:tcPr>
            <w:tcW w:w="715" w:type="dxa"/>
            <w:vAlign w:val="center"/>
          </w:tcPr>
          <w:p w14:paraId="38C2D8ED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</w:rPr>
              <w:object w:dxaOrig="240" w:dyaOrig="620" w14:anchorId="1ED0ED31">
                <v:shape id="_x0000_i1439" type="#_x0000_t75" style="width:12pt;height:31.3pt" o:ole="">
                  <v:imagedata r:id="rId688" o:title=""/>
                </v:shape>
                <o:OLEObject Type="Embed" ProgID="Equation.DSMT4" ShapeID="_x0000_i1439" DrawAspect="Content" ObjectID="_1801168383" r:id="rId689"/>
              </w:object>
            </w:r>
          </w:p>
        </w:tc>
        <w:tc>
          <w:tcPr>
            <w:tcW w:w="715" w:type="dxa"/>
            <w:vAlign w:val="center"/>
          </w:tcPr>
          <w:p w14:paraId="2608D2CB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</w:rPr>
              <w:object w:dxaOrig="240" w:dyaOrig="620" w14:anchorId="50282506">
                <v:shape id="_x0000_i1440" type="#_x0000_t75" style="width:12pt;height:31.3pt" o:ole="">
                  <v:imagedata r:id="rId690" o:title=""/>
                </v:shape>
                <o:OLEObject Type="Embed" ProgID="Equation.DSMT4" ShapeID="_x0000_i1440" DrawAspect="Content" ObjectID="_1801168384" r:id="rId691"/>
              </w:object>
            </w:r>
          </w:p>
        </w:tc>
        <w:tc>
          <w:tcPr>
            <w:tcW w:w="606" w:type="dxa"/>
            <w:vAlign w:val="center"/>
          </w:tcPr>
          <w:p w14:paraId="3B8B6F4B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 w14:paraId="6F3956E7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 w14:paraId="05C7C0C6" w14:textId="77777777" w:rsidR="008E4337" w:rsidRPr="008E4337" w:rsidRDefault="008E4337" w:rsidP="00A75F4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4337">
              <w:rPr>
                <w:sz w:val="24"/>
                <w:szCs w:val="24"/>
              </w:rPr>
              <w:t>4</w:t>
            </w:r>
          </w:p>
        </w:tc>
      </w:tr>
    </w:tbl>
    <w:p w14:paraId="090509DE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Từ đó, ta vẽ được đồ thị của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2F21482C">
          <v:shape id="_x0000_i1441" type="#_x0000_t75" style="width:50.15pt;height:19.3pt" o:ole="">
            <v:imagedata r:id="rId692" o:title=""/>
          </v:shape>
          <o:OLEObject Type="Embed" ProgID="Equation.DSMT4" ShapeID="_x0000_i1441" DrawAspect="Content" ObjectID="_1801168385" r:id="rId69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như hình sau:</w:t>
      </w:r>
    </w:p>
    <w:p w14:paraId="215839FB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2A83F24" wp14:editId="4B8B23DD">
            <wp:extent cx="1928478" cy="150725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4">
                      <a:extLst>
                        <a:ext uri="{BEBA8EAE-BF5A-486C-A8C5-ECC9F3942E4B}">
                          <a14:imgProps xmlns:a14="http://schemas.microsoft.com/office/drawing/2010/main">
                            <a14:imgLayer r:embed="rId69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730" cy="152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50BBA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3500" w:dyaOrig="580" w14:anchorId="2ADA9687">
          <v:shape id="_x0000_i1442" type="#_x0000_t75" style="width:175.3pt;height:29.15pt" o:ole="">
            <v:imagedata r:id="rId273" o:title=""/>
          </v:shape>
          <o:OLEObject Type="Embed" ProgID="Equation.DSMT4" ShapeID="_x0000_i1442" DrawAspect="Content" ObjectID="_1801168386" r:id="rId69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Tìm tất cả các tham số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1ECD8B04">
          <v:shape id="_x0000_i1443" type="#_x0000_t75" style="width:13.3pt;height:11.15pt" o:ole="">
            <v:imagedata r:id="rId275" o:title=""/>
          </v:shape>
          <o:OLEObject Type="Embed" ProgID="Equation.DSMT4" ShapeID="_x0000_i1443" DrawAspect="Content" ObjectID="_1801168387" r:id="rId69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để phương trình đã cho có nghiệm?</w:t>
      </w:r>
    </w:p>
    <w:p w14:paraId="4C8FCB97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38244B6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Ta có </w:t>
      </w:r>
      <w:r w:rsidRPr="008E4337">
        <w:rPr>
          <w:rFonts w:ascii="Times New Roman" w:hAnsi="Times New Roman" w:cs="Times New Roman"/>
          <w:position w:val="-30"/>
          <w:sz w:val="24"/>
          <w:szCs w:val="24"/>
        </w:rPr>
        <w:object w:dxaOrig="6940" w:dyaOrig="580" w14:anchorId="4E5AE75A">
          <v:shape id="_x0000_i1444" type="#_x0000_t75" style="width:347.15pt;height:29.15pt" o:ole="">
            <v:imagedata r:id="rId698" o:title=""/>
          </v:shape>
          <o:OLEObject Type="Embed" ProgID="Equation.DSMT4" ShapeID="_x0000_i1444" DrawAspect="Content" ObjectID="_1801168388" r:id="rId699"/>
        </w:object>
      </w:r>
    </w:p>
    <w:p w14:paraId="7792C052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position w:val="-32"/>
          <w:sz w:val="24"/>
          <w:szCs w:val="24"/>
        </w:rPr>
      </w:pPr>
      <w:r w:rsidRPr="008E4337">
        <w:rPr>
          <w:rFonts w:ascii="Times New Roman" w:hAnsi="Times New Roman" w:cs="Times New Roman"/>
          <w:position w:val="-32"/>
          <w:sz w:val="24"/>
          <w:szCs w:val="24"/>
        </w:rPr>
        <w:object w:dxaOrig="6640" w:dyaOrig="760" w14:anchorId="106A4BCE">
          <v:shape id="_x0000_i1445" type="#_x0000_t75" style="width:332.15pt;height:38.15pt" o:ole="">
            <v:imagedata r:id="rId700" o:title=""/>
          </v:shape>
          <o:OLEObject Type="Embed" ProgID="Equation.DSMT4" ShapeID="_x0000_i1445" DrawAspect="Content" ObjectID="_1801168389" r:id="rId701"/>
        </w:object>
      </w:r>
    </w:p>
    <w:p w14:paraId="53E9118F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Xét hàm số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1900" w:dyaOrig="360" w14:anchorId="58EAC4B9">
          <v:shape id="_x0000_i1446" type="#_x0000_t75" style="width:95.55pt;height:18pt" o:ole="">
            <v:imagedata r:id="rId702" o:title=""/>
          </v:shape>
          <o:OLEObject Type="Embed" ProgID="Equation.DSMT4" ShapeID="_x0000_i1446" DrawAspect="Content" ObjectID="_1801168390" r:id="rId70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trên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189D176">
          <v:shape id="_x0000_i1447" type="#_x0000_t75" style="width:32.15pt;height:15.85pt" o:ole="">
            <v:imagedata r:id="rId704" o:title=""/>
          </v:shape>
          <o:OLEObject Type="Embed" ProgID="Equation.DSMT4" ShapeID="_x0000_i1447" DrawAspect="Content" ObjectID="_1801168391" r:id="rId705"/>
        </w:object>
      </w:r>
      <w:r w:rsidRPr="008E4337">
        <w:rPr>
          <w:rFonts w:ascii="Times New Roman" w:hAnsi="Times New Roman" w:cs="Times New Roman"/>
          <w:sz w:val="24"/>
          <w:szCs w:val="24"/>
        </w:rPr>
        <w:t>, có bảng biến thiên</w:t>
      </w:r>
    </w:p>
    <w:p w14:paraId="2F5379E2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3EBC2AE" wp14:editId="76986E8A">
            <wp:extent cx="3385438" cy="1242203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06">
                      <a:extLst>
                        <a:ext uri="{BEBA8EAE-BF5A-486C-A8C5-ECC9F3942E4B}">
                          <a14:imgProps xmlns:a14="http://schemas.microsoft.com/office/drawing/2010/main">
                            <a14:imgLayer r:embed="rId70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553" cy="124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7B243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Dựa vào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540" w:dyaOrig="260" w14:anchorId="5F35770E">
          <v:shape id="_x0000_i1448" type="#_x0000_t75" style="width:27.45pt;height:13.3pt" o:ole="">
            <v:imagedata r:id="rId708" o:title=""/>
          </v:shape>
          <o:OLEObject Type="Embed" ProgID="Equation.DSMT4" ShapeID="_x0000_i1448" DrawAspect="Content" ObjectID="_1801168392" r:id="rId70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để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2125301A">
          <v:shape id="_x0000_i1449" type="#_x0000_t75" style="width:48pt;height:15.85pt" o:ole="">
            <v:imagedata r:id="rId710" o:title=""/>
          </v:shape>
          <o:OLEObject Type="Embed" ProgID="Equation.DSMT4" ShapeID="_x0000_i1449" DrawAspect="Content" ObjectID="_1801168393" r:id="rId71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nghiệm thuộc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AB30B05">
          <v:shape id="_x0000_i1450" type="#_x0000_t75" style="width:32.15pt;height:15.85pt" o:ole="">
            <v:imagedata r:id="rId712" o:title=""/>
          </v:shape>
          <o:OLEObject Type="Embed" ProgID="Equation.DSMT4" ShapeID="_x0000_i1450" DrawAspect="Content" ObjectID="_1801168394" r:id="rId713"/>
        </w:object>
      </w:r>
    </w:p>
    <w:p w14:paraId="7AFE820A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3560" w:dyaOrig="320" w14:anchorId="31BA93C9">
          <v:shape id="_x0000_i1451" type="#_x0000_t75" style="width:177.85pt;height:15.85pt" o:ole="">
            <v:imagedata r:id="rId714" o:title=""/>
          </v:shape>
          <o:OLEObject Type="Embed" ProgID="Equation.DSMT4" ShapeID="_x0000_i1451" DrawAspect="Content" ObjectID="_1801168395" r:id="rId715"/>
        </w:object>
      </w:r>
    </w:p>
    <w:p w14:paraId="10CFA156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Cho hình lập phương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680" w:dyaOrig="320" w14:anchorId="5DC45F1C">
          <v:shape id="_x0000_i1452" type="#_x0000_t75" style="width:84pt;height:15.85pt" o:ole="">
            <v:imagedata r:id="rId277" o:title=""/>
          </v:shape>
          <o:OLEObject Type="Embed" ProgID="Equation.DSMT4" ShapeID="_x0000_i1452" DrawAspect="Content" ObjectID="_1801168396" r:id="rId71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1818DE3">
          <v:shape id="_x0000_i1453" type="#_x0000_t75" style="width:9.85pt;height:11.15pt" o:ole="">
            <v:imagedata r:id="rId279" o:title=""/>
          </v:shape>
          <o:OLEObject Type="Embed" ProgID="Equation.DSMT4" ShapeID="_x0000_i1453" DrawAspect="Content" ObjectID="_1801168397" r:id="rId71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Tính khoảng cách từ đỉnh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300" w:dyaOrig="300" w14:anchorId="722D19B3">
          <v:shape id="_x0000_i1454" type="#_x0000_t75" style="width:15.45pt;height:15.45pt" o:ole="">
            <v:imagedata r:id="rId281" o:title=""/>
          </v:shape>
          <o:OLEObject Type="Embed" ProgID="Equation.DSMT4" ShapeID="_x0000_i1454" DrawAspect="Content" ObjectID="_1801168398" r:id="rId71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đến đường chéo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60" w:dyaOrig="320" w14:anchorId="473FD8DF">
          <v:shape id="_x0000_i1455" type="#_x0000_t75" style="width:24pt;height:15.85pt" o:ole="">
            <v:imagedata r:id="rId283" o:title=""/>
          </v:shape>
          <o:OLEObject Type="Embed" ProgID="Equation.DSMT4" ShapeID="_x0000_i1455" DrawAspect="Content" ObjectID="_1801168399" r:id="rId719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086D22B5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DD931A6" w14:textId="77777777" w:rsidR="008E4337" w:rsidRPr="008E4337" w:rsidRDefault="008E4337" w:rsidP="008E4337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3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0D5A276" wp14:editId="2EC66C4C">
            <wp:extent cx="2219635" cy="2238688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h7.PNG"/>
                    <pic:cNvPicPr/>
                  </pic:nvPicPr>
                  <pic:blipFill>
                    <a:blip r:embed="rId720">
                      <a:extLst>
                        <a:ext uri="{BEBA8EAE-BF5A-486C-A8C5-ECC9F3942E4B}">
                          <a14:imgProps xmlns:a14="http://schemas.microsoft.com/office/drawing/2010/main">
                            <a14:imgLayer r:embed="rId72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23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29A79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Gọi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76FABC4">
          <v:shape id="_x0000_i1456" type="#_x0000_t75" style="width:14.15pt;height:13.3pt" o:ole="">
            <v:imagedata r:id="rId722" o:title=""/>
          </v:shape>
          <o:OLEObject Type="Embed" ProgID="Equation.DSMT4" ShapeID="_x0000_i1456" DrawAspect="Content" ObjectID="_1801168400" r:id="rId72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là hình chiếu của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300" w:dyaOrig="300" w14:anchorId="121D665B">
          <v:shape id="_x0000_i1457" type="#_x0000_t75" style="width:15.45pt;height:15.45pt" o:ole="">
            <v:imagedata r:id="rId724" o:title=""/>
          </v:shape>
          <o:OLEObject Type="Embed" ProgID="Equation.DSMT4" ShapeID="_x0000_i1457" DrawAspect="Content" ObjectID="_1801168401" r:id="rId72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trên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460" w:dyaOrig="320" w14:anchorId="0CEC771F">
          <v:shape id="_x0000_i1458" type="#_x0000_t75" style="width:24pt;height:15.85pt" o:ole="">
            <v:imagedata r:id="rId726" o:title=""/>
          </v:shape>
          <o:OLEObject Type="Embed" ProgID="Equation.DSMT4" ShapeID="_x0000_i1458" DrawAspect="Content" ObjectID="_1801168402" r:id="rId727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BFD06C0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lastRenderedPageBreak/>
        <w:t xml:space="preserve">Ta có: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2460" w:dyaOrig="360" w14:anchorId="66A28D5E">
          <v:shape id="_x0000_i1459" type="#_x0000_t75" style="width:123.45pt;height:18pt" o:ole="">
            <v:imagedata r:id="rId728" o:title=""/>
          </v:shape>
          <o:OLEObject Type="Embed" ProgID="Equation.DSMT4" ShapeID="_x0000_i1459" DrawAspect="Content" ObjectID="_1801168403" r:id="rId729"/>
        </w:object>
      </w:r>
    </w:p>
    <w:p w14:paraId="24F8B1B8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16"/>
          <w:sz w:val="24"/>
          <w:szCs w:val="24"/>
        </w:rPr>
        <w:object w:dxaOrig="3500" w:dyaOrig="440" w14:anchorId="05163654">
          <v:shape id="_x0000_i1460" type="#_x0000_t75" style="width:176.15pt;height:21.45pt" o:ole="">
            <v:imagedata r:id="rId730" o:title=""/>
          </v:shape>
          <o:OLEObject Type="Embed" ProgID="Equation.DSMT4" ShapeID="_x0000_i1460" DrawAspect="Content" ObjectID="_1801168404" r:id="rId731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73C69BA2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Do tam giác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620" w:dyaOrig="300" w14:anchorId="402EEC90">
          <v:shape id="_x0000_i1461" type="#_x0000_t75" style="width:31.3pt;height:15.45pt" o:ole="">
            <v:imagedata r:id="rId732" o:title=""/>
          </v:shape>
          <o:OLEObject Type="Embed" ProgID="Equation.DSMT4" ShapeID="_x0000_i1461" DrawAspect="Content" ObjectID="_1801168405" r:id="rId73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cân tại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336250E">
          <v:shape id="_x0000_i1462" type="#_x0000_t75" style="width:13.3pt;height:13.3pt" o:ole="">
            <v:imagedata r:id="rId734" o:title=""/>
          </v:shape>
          <o:OLEObject Type="Embed" ProgID="Equation.DSMT4" ShapeID="_x0000_i1462" DrawAspect="Content" ObjectID="_1801168406" r:id="rId735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nên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160" w:dyaOrig="340" w14:anchorId="2F3874A3">
          <v:shape id="_x0000_i1463" type="#_x0000_t75" style="width:58.7pt;height:18pt" o:ole="">
            <v:imagedata r:id="rId736" o:title=""/>
          </v:shape>
          <o:OLEObject Type="Embed" ProgID="Equation.DSMT4" ShapeID="_x0000_i1463" DrawAspect="Content" ObjectID="_1801168407" r:id="rId737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254D941C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23DF4FEF">
          <v:shape id="_x0000_i1464" type="#_x0000_t75" style="width:33.45pt;height:15.85pt" o:ole="">
            <v:imagedata r:id="rId738" o:title=""/>
          </v:shape>
          <o:OLEObject Type="Embed" ProgID="Equation.DSMT4" ShapeID="_x0000_i1464" DrawAspect="Content" ObjectID="_1801168408" r:id="rId73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8E4337">
        <w:rPr>
          <w:rFonts w:ascii="Times New Roman" w:hAnsi="Times New Roman" w:cs="Times New Roman"/>
          <w:position w:val="-4"/>
          <w:sz w:val="24"/>
          <w:szCs w:val="24"/>
        </w:rPr>
        <w:object w:dxaOrig="300" w:dyaOrig="300" w14:anchorId="490A3893">
          <v:shape id="_x0000_i1465" type="#_x0000_t75" style="width:15.45pt;height:15.45pt" o:ole="">
            <v:imagedata r:id="rId740" o:title=""/>
          </v:shape>
          <o:OLEObject Type="Embed" ProgID="Equation.DSMT4" ShapeID="_x0000_i1465" DrawAspect="Content" ObjectID="_1801168409" r:id="rId741"/>
        </w:object>
      </w:r>
      <w:r w:rsidRPr="008E4337">
        <w:rPr>
          <w:rFonts w:ascii="Times New Roman" w:hAnsi="Times New Roman" w:cs="Times New Roman"/>
          <w:sz w:val="24"/>
          <w:szCs w:val="24"/>
        </w:rPr>
        <w:t>, ta có:</w:t>
      </w:r>
    </w:p>
    <w:p w14:paraId="2C37AC32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5460" w:dyaOrig="680" w14:anchorId="28293473">
          <v:shape id="_x0000_i1466" type="#_x0000_t75" style="width:273.45pt;height:33.45pt" o:ole="">
            <v:imagedata r:id="rId742" o:title=""/>
          </v:shape>
          <o:OLEObject Type="Embed" ProgID="Equation.DSMT4" ShapeID="_x0000_i1466" DrawAspect="Content" ObjectID="_1801168410" r:id="rId743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6ED5D294" w14:textId="77777777" w:rsidR="008E4337" w:rsidRPr="008E4337" w:rsidRDefault="008E4337" w:rsidP="008E4337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Vậy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880" w:dyaOrig="680" w14:anchorId="4FCDD979">
          <v:shape id="_x0000_i1467" type="#_x0000_t75" style="width:92.55pt;height:33.45pt" o:ole="">
            <v:imagedata r:id="rId744" o:title=""/>
          </v:shape>
          <o:OLEObject Type="Embed" ProgID="Equation.DSMT4" ShapeID="_x0000_i1467" DrawAspect="Content" ObjectID="_1801168411" r:id="rId74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1BFC5E7F" w14:textId="77777777" w:rsidR="008E4337" w:rsidRPr="008E4337" w:rsidRDefault="008E4337" w:rsidP="008E433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8E433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E4337">
        <w:rPr>
          <w:rFonts w:ascii="Times New Roman" w:hAnsi="Times New Roman" w:cs="Times New Roman"/>
          <w:sz w:val="24"/>
          <w:szCs w:val="24"/>
        </w:rPr>
        <w:t xml:space="preserve">Người ta muốn thiết kế một bể cá bằng kính không có nắp với thể tích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720" w:dyaOrig="360" w14:anchorId="271CCB8E">
          <v:shape id="_x0000_i1468" type="#_x0000_t75" style="width:37.3pt;height:19.3pt" o:ole="">
            <v:imagedata r:id="rId285" o:title=""/>
          </v:shape>
          <o:OLEObject Type="Embed" ProgID="Equation.DSMT4" ShapeID="_x0000_i1468" DrawAspect="Content" ObjectID="_1801168412" r:id="rId746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rộng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16B9BCD6">
          <v:shape id="_x0000_i1469" type="#_x0000_t75" style="width:27.45pt;height:15.85pt" o:ole="">
            <v:imagedata r:id="rId287" o:title=""/>
          </v:shape>
          <o:OLEObject Type="Embed" ProgID="Equation.DSMT4" ShapeID="_x0000_i1469" DrawAspect="Content" ObjectID="_1801168413" r:id="rId747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dài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E8E24B2">
          <v:shape id="_x0000_i1470" type="#_x0000_t75" style="width:26.15pt;height:15.85pt" o:ole="">
            <v:imagedata r:id="rId289" o:title=""/>
          </v:shape>
          <o:OLEObject Type="Embed" ProgID="Equation.DSMT4" ShapeID="_x0000_i1470" DrawAspect="Content" ObjectID="_1801168414" r:id="rId748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chiều cao là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E22C164">
          <v:shape id="_x0000_i1471" type="#_x0000_t75" style="width:26.15pt;height:15.85pt" o:ole="">
            <v:imagedata r:id="rId291" o:title=""/>
          </v:shape>
          <o:OLEObject Type="Embed" ProgID="Equation.DSMT4" ShapeID="_x0000_i1471" DrawAspect="Content" ObjectID="_1801168415" r:id="rId749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Một vách ngăn (cùng bằng kính) ở giữa, chia bể cá thành hai ngăn (như hình vẽ). Với giá trị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661F590">
          <v:shape id="_x0000_i1472" type="#_x0000_t75" style="width:20.15pt;height:15.85pt" o:ole="">
            <v:imagedata r:id="rId293" o:title=""/>
          </v:shape>
          <o:OLEObject Type="Embed" ProgID="Equation.DSMT4" ShapeID="_x0000_i1472" DrawAspect="Content" ObjectID="_1801168416" r:id="rId750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để bể cá tốn ít nguyên liệu nhất (tính cả tấm kính ở giữa), coi bề dày các tấm kính như nhau và không ảnh hưởng đến thể tích của bể. Khi đó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7168628">
          <v:shape id="_x0000_i1473" type="#_x0000_t75" style="width:27.45pt;height:14.15pt" o:ole="">
            <v:imagedata r:id="rId295" o:title=""/>
          </v:shape>
          <o:OLEObject Type="Embed" ProgID="Equation.DSMT4" ShapeID="_x0000_i1473" DrawAspect="Content" ObjectID="_1801168417" r:id="rId75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bằng bao nhiêu dm?</w:t>
      </w:r>
    </w:p>
    <w:p w14:paraId="3BC1E2D0" w14:textId="77777777" w:rsidR="008E4337" w:rsidRPr="008E4337" w:rsidRDefault="008E4337" w:rsidP="008E4337">
      <w:pPr>
        <w:spacing w:before="12" w:after="12" w:line="276" w:lineRule="auto"/>
        <w:ind w:left="99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357AE0" wp14:editId="57B79FFE">
            <wp:extent cx="2537460" cy="1242060"/>
            <wp:effectExtent l="0" t="0" r="0" b="0"/>
            <wp:docPr id="1379032408" name="Picture 137903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713A4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8E433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E4337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</w:p>
    <w:p w14:paraId="2E293865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Thể tích của bế cá: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3240" w:dyaOrig="620" w14:anchorId="2625754A">
          <v:shape id="_x0000_i1474" type="#_x0000_t75" style="width:162.85pt;height:31.3pt" o:ole="">
            <v:imagedata r:id="rId752" o:title=""/>
          </v:shape>
          <o:OLEObject Type="Embed" ProgID="Equation.DSMT4" ShapeID="_x0000_i1474" DrawAspect="Content" ObjectID="_1801168418" r:id="rId75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, với </w:t>
      </w:r>
      <w:r w:rsidRPr="008E4337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061159AC">
          <v:shape id="_x0000_i1475" type="#_x0000_t75" style="width:38.15pt;height:15.85pt" o:ole="">
            <v:imagedata r:id="rId754" o:title=""/>
          </v:shape>
          <o:OLEObject Type="Embed" ProgID="Equation.DSMT4" ShapeID="_x0000_i1475" DrawAspect="Content" ObjectID="_1801168419" r:id="rId75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7E654EE8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>Diện tích kính để làm bể cá như hình vẽ:</w:t>
      </w:r>
    </w:p>
    <w:p w14:paraId="0F9120C8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3820" w:dyaOrig="620" w14:anchorId="62A9E164">
          <v:shape id="_x0000_i1476" type="#_x0000_t75" style="width:189.85pt;height:31.3pt" o:ole="">
            <v:imagedata r:id="rId756" o:title=""/>
          </v:shape>
          <o:OLEObject Type="Embed" ProgID="Equation.DSMT4" ShapeID="_x0000_i1476" DrawAspect="Content" ObjectID="_1801168420" r:id="rId757"/>
        </w:objec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2A38A53A">
          <v:shape id="_x0000_i1477" type="#_x0000_t75" style="width:77.55pt;height:31.3pt" o:ole="">
            <v:imagedata r:id="rId758" o:title=""/>
          </v:shape>
          <o:OLEObject Type="Embed" ProgID="Equation.DSMT4" ShapeID="_x0000_i1477" DrawAspect="Content" ObjectID="_1801168421" r:id="rId759"/>
        </w:objec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4DA34DEE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Áp dụng bất đẳng thức Cô – si cho hai số không âm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A276B20">
          <v:shape id="_x0000_i1478" type="#_x0000_t75" style="width:15.85pt;height:14.15pt" o:ole="">
            <v:imagedata r:id="rId760" o:title=""/>
          </v:shape>
          <o:OLEObject Type="Embed" ProgID="Equation.DSMT4" ShapeID="_x0000_i1478" DrawAspect="Content" ObjectID="_1801168422" r:id="rId761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 và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35458849">
          <v:shape id="_x0000_i1479" type="#_x0000_t75" style="width:22.7pt;height:31.3pt" o:ole="">
            <v:imagedata r:id="rId762" o:title=""/>
          </v:shape>
          <o:OLEObject Type="Embed" ProgID="Equation.DSMT4" ShapeID="_x0000_i1479" DrawAspect="Content" ObjectID="_1801168423" r:id="rId763"/>
        </w:object>
      </w:r>
      <w:r w:rsidRPr="008E4337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8E4337">
        <w:rPr>
          <w:rFonts w:ascii="Times New Roman" w:hAnsi="Times New Roman" w:cs="Times New Roman"/>
          <w:position w:val="-26"/>
          <w:sz w:val="24"/>
          <w:szCs w:val="24"/>
        </w:rPr>
        <w:object w:dxaOrig="3780" w:dyaOrig="700" w14:anchorId="478A344E">
          <v:shape id="_x0000_i1480" type="#_x0000_t75" style="width:189.85pt;height:35.15pt" o:ole="">
            <v:imagedata r:id="rId764" o:title=""/>
          </v:shape>
          <o:OLEObject Type="Embed" ProgID="Equation.DSMT4" ShapeID="_x0000_i1480" DrawAspect="Content" ObjectID="_1801168424" r:id="rId765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0CF182EC" w14:textId="77777777" w:rsidR="008E4337" w:rsidRPr="008E4337" w:rsidRDefault="008E4337" w:rsidP="008E4337">
      <w:pPr>
        <w:spacing w:before="12" w:after="12" w:line="276" w:lineRule="auto"/>
        <w:ind w:left="992" w:firstLine="1134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Từ đó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1C0581BC">
          <v:shape id="_x0000_i1481" type="#_x0000_t75" style="width:49.3pt;height:14.15pt" o:ole="">
            <v:imagedata r:id="rId766" o:title=""/>
          </v:shape>
          <o:OLEObject Type="Embed" ProgID="Equation.DSMT4" ShapeID="_x0000_i1481" DrawAspect="Content" ObjectID="_1801168425" r:id="rId767"/>
        </w:object>
      </w:r>
    </w:p>
    <w:p w14:paraId="28385AF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Bể cá tốn ít nguyên liệu nhất khi </w:t>
      </w:r>
      <w:r w:rsidRPr="008E4337">
        <w:rPr>
          <w:rFonts w:ascii="Times New Roman" w:hAnsi="Times New Roman" w:cs="Times New Roman"/>
          <w:position w:val="-24"/>
          <w:sz w:val="24"/>
          <w:szCs w:val="24"/>
        </w:rPr>
        <w:object w:dxaOrig="3580" w:dyaOrig="620" w14:anchorId="1A4EC445">
          <v:shape id="_x0000_i1482" type="#_x0000_t75" style="width:177.85pt;height:31.3pt" o:ole="">
            <v:imagedata r:id="rId768" o:title=""/>
          </v:shape>
          <o:OLEObject Type="Embed" ProgID="Equation.DSMT4" ShapeID="_x0000_i1482" DrawAspect="Content" ObjectID="_1801168426" r:id="rId769"/>
        </w:object>
      </w:r>
      <w:r w:rsidRPr="008E4337">
        <w:rPr>
          <w:rFonts w:ascii="Times New Roman" w:hAnsi="Times New Roman" w:cs="Times New Roman"/>
          <w:sz w:val="24"/>
          <w:szCs w:val="24"/>
        </w:rPr>
        <w:t>.</w:t>
      </w:r>
    </w:p>
    <w:p w14:paraId="1505CD22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 xml:space="preserve">Vậy </w:t>
      </w:r>
      <w:r w:rsidRPr="008E4337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5ACC3CAB">
          <v:shape id="_x0000_i1483" type="#_x0000_t75" style="width:84pt;height:14.15pt" o:ole="">
            <v:imagedata r:id="rId770" o:title=""/>
          </v:shape>
          <o:OLEObject Type="Embed" ProgID="Equation.DSMT4" ShapeID="_x0000_i1483" DrawAspect="Content" ObjectID="_1801168427" r:id="rId771"/>
        </w:object>
      </w:r>
      <w:r w:rsidRPr="008E4337">
        <w:rPr>
          <w:rFonts w:ascii="Times New Roman" w:hAnsi="Times New Roman" w:cs="Times New Roman"/>
          <w:sz w:val="24"/>
          <w:szCs w:val="24"/>
        </w:rPr>
        <w:t>dm.</w:t>
      </w:r>
    </w:p>
    <w:p w14:paraId="1A9B5550" w14:textId="77777777" w:rsidR="008E4337" w:rsidRPr="008E4337" w:rsidRDefault="008E4337" w:rsidP="008E433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E4337">
        <w:rPr>
          <w:rFonts w:ascii="Times New Roman" w:hAnsi="Times New Roman" w:cs="Times New Roman"/>
          <w:sz w:val="24"/>
          <w:szCs w:val="24"/>
        </w:rPr>
        <w:t>………………………</w:t>
      </w:r>
      <w:r w:rsidRPr="008E4337">
        <w:rPr>
          <w:rFonts w:ascii="Times New Roman" w:hAnsi="Times New Roman" w:cs="Times New Roman"/>
          <w:i/>
          <w:sz w:val="24"/>
          <w:szCs w:val="24"/>
        </w:rPr>
        <w:t>HẾT</w:t>
      </w:r>
      <w:r w:rsidRPr="008E4337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424AE3C" w14:textId="77777777" w:rsidR="008E4337" w:rsidRPr="008E4337" w:rsidRDefault="008E4337" w:rsidP="008E4337">
      <w:pPr>
        <w:spacing w:before="12" w:after="12" w:line="276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8CA674" w14:textId="7237EEFF" w:rsidR="00316C7C" w:rsidRPr="008E4337" w:rsidRDefault="00316C7C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bookmarkEnd w:id="1"/>
    <w:p w14:paraId="269E9748" w14:textId="77777777" w:rsidR="00623DE4" w:rsidRPr="008E4337" w:rsidRDefault="00623DE4" w:rsidP="00623D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0187A4" w14:textId="77777777" w:rsidR="00872F3C" w:rsidRPr="008E4337" w:rsidRDefault="00872F3C" w:rsidP="00872F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B3C5EF" w14:textId="77777777" w:rsidR="00872F3C" w:rsidRPr="008E4337" w:rsidRDefault="00872F3C" w:rsidP="00872F3C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MN_QUESTION26"/>
      <w:bookmarkEnd w:id="5"/>
    </w:p>
    <w:sectPr w:rsidR="00872F3C" w:rsidRPr="008E4337" w:rsidSect="00BA61DD">
      <w:headerReference w:type="default" r:id="rId772"/>
      <w:footerReference w:type="default" r:id="rId773"/>
      <w:pgSz w:w="11907" w:h="16840" w:code="9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8451D" w14:textId="77777777" w:rsidR="005A2DE7" w:rsidRDefault="005A2DE7" w:rsidP="00BA61DD">
      <w:pPr>
        <w:spacing w:after="0" w:line="240" w:lineRule="auto"/>
      </w:pPr>
      <w:r>
        <w:separator/>
      </w:r>
    </w:p>
  </w:endnote>
  <w:endnote w:type="continuationSeparator" w:id="0">
    <w:p w14:paraId="6826336F" w14:textId="77777777" w:rsidR="005A2DE7" w:rsidRDefault="005A2DE7" w:rsidP="00BA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Nunito SemiBold">
    <w:altName w:val="Calibri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852B" w14:textId="77777777" w:rsidR="00BA61DD" w:rsidRPr="00BA61DD" w:rsidRDefault="00BA61DD">
    <w:pPr>
      <w:pStyle w:val="Footer"/>
      <w:rPr>
        <w:rFonts w:ascii="Nunito SemiBold" w:hAnsi="Nunito SemiBold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9FB8CC3" wp14:editId="398CE6FB">
              <wp:simplePos x="0" y="0"/>
              <wp:positionH relativeFrom="column">
                <wp:posOffset>-148590</wp:posOffset>
              </wp:positionH>
              <wp:positionV relativeFrom="paragraph">
                <wp:posOffset>-55245</wp:posOffset>
              </wp:positionV>
              <wp:extent cx="6881495" cy="369569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81495" cy="369569"/>
                        <a:chOff x="0" y="0"/>
                        <a:chExt cx="6881495" cy="369569"/>
                      </a:xfrm>
                    </wpg:grpSpPr>
                    <wps:wsp>
                      <wps:cNvPr id="2" name="Rectangle 4"/>
                      <wps:cNvSpPr/>
                      <wps:spPr>
                        <a:xfrm>
                          <a:off x="0" y="58521"/>
                          <a:ext cx="795647" cy="17556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030980" y="37199"/>
                          <a:ext cx="2850515" cy="185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60284" y="0"/>
                          <a:ext cx="3591559" cy="3695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2CE26" w14:textId="3F879742" w:rsidR="00BA61DD" w:rsidRPr="00872F3C" w:rsidRDefault="00BA61D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FB8CC3" id="Group 1" o:spid="_x0000_s1030" style="position:absolute;margin-left:-11.7pt;margin-top:-4.35pt;width:541.85pt;height:29.1pt;z-index:251664384" coordsize="68814,36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">
              <v:rect id="Rectangle 4" o:spid="_x0000_s1031" style="position:absolute;top:585;width:7956;height: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" fillcolor="blue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2" type="#_x0000_t75" style="position:absolute;left:40309;top:371;width:28505;height:18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602;width:35916;height:3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51D2CE26" w14:textId="3F879742" w:rsidR="00BA61DD" w:rsidRPr="00872F3C" w:rsidRDefault="00BA61D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t xml:space="preserve">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681F4" w14:textId="77777777" w:rsidR="005A2DE7" w:rsidRDefault="005A2DE7" w:rsidP="00BA61DD">
      <w:pPr>
        <w:spacing w:after="0" w:line="240" w:lineRule="auto"/>
      </w:pPr>
      <w:r>
        <w:separator/>
      </w:r>
    </w:p>
  </w:footnote>
  <w:footnote w:type="continuationSeparator" w:id="0">
    <w:p w14:paraId="62AA423F" w14:textId="77777777" w:rsidR="005A2DE7" w:rsidRDefault="005A2DE7" w:rsidP="00BA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6846250"/>
      <w:docPartObj>
        <w:docPartGallery w:val="Page Numbers (Top of Page)"/>
        <w:docPartUnique/>
      </w:docPartObj>
    </w:sdtPr>
    <w:sdtEndPr>
      <w:rPr>
        <w:b/>
        <w:bCs/>
        <w:i/>
        <w:iCs/>
        <w:noProof/>
        <w:color w:val="660033"/>
      </w:rPr>
    </w:sdtEndPr>
    <w:sdtContent>
      <w:p w14:paraId="62035663" w14:textId="695FD7E2" w:rsidR="00BA61DD" w:rsidRPr="00872F3C" w:rsidRDefault="00BA61DD" w:rsidP="00872F3C">
        <w:pPr>
          <w:pStyle w:val="Header"/>
          <w:jc w:val="right"/>
          <w:rPr>
            <w:b/>
            <w:bCs/>
            <w:i/>
            <w:iCs/>
            <w:noProof/>
            <w:color w:val="660033"/>
          </w:rPr>
        </w:pPr>
        <w:r w:rsidRPr="00872F3C">
          <w:rPr>
            <w:b/>
            <w:bCs/>
            <w:i/>
            <w:iCs/>
            <w:noProof/>
            <w:color w:val="660033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135BC92" wp14:editId="058FD56E">
                  <wp:simplePos x="0" y="0"/>
                  <wp:positionH relativeFrom="column">
                    <wp:posOffset>-690829</wp:posOffset>
                  </wp:positionH>
                  <wp:positionV relativeFrom="paragraph">
                    <wp:posOffset>-178943</wp:posOffset>
                  </wp:positionV>
                  <wp:extent cx="7498080" cy="532384"/>
                  <wp:effectExtent l="0" t="0" r="7620" b="1270"/>
                  <wp:wrapSquare wrapText="bothSides"/>
                  <wp:docPr id="3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498080" cy="532384"/>
                            <a:chOff x="0" y="0"/>
                            <a:chExt cx="7498080" cy="532384"/>
                          </a:xfrm>
                        </wpg:grpSpPr>
                        <pic:pic xmlns:pic="http://schemas.openxmlformats.org/drawingml/2006/picture">
                          <pic:nvPicPr>
                            <pic:cNvPr id="51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498080" cy="49784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8563" y="146304"/>
                              <a:ext cx="2520315" cy="3860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CA6E6D" w14:textId="77777777" w:rsidR="00BA61DD" w:rsidRPr="00BA61DD" w:rsidRDefault="00BA61DD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BA61DD">
                                  <w:rPr>
                                    <w:color w:val="FFFFFF" w:themeColor="background1"/>
                                  </w:rPr>
                                  <w:fldChar w:fldCharType="begin"/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instrText xml:space="preserve"> PAGE   \* MERGEFORMAT </w:instrText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fldChar w:fldCharType="separate"/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t>1</w:t>
                                </w:r>
                                <w:r w:rsidRPr="00BA61DD">
                                  <w:rPr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135BC92" id="Group 3" o:spid="_x0000_s1027" style="position:absolute;left:0;text-align:left;margin-left:-54.4pt;margin-top:-14.1pt;width:590.4pt;height:41.9pt;z-index:251659264" coordsize="74980,5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width:74980;height:4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">
                    <v:imagedata r:id="rId2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8485;top:1463;width:25203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<v:textbox style="mso-fit-shape-to-text:t">
                      <w:txbxContent>
                        <w:p w14:paraId="2FCA6E6D" w14:textId="77777777" w:rsidR="00BA61DD" w:rsidRPr="00BA61DD" w:rsidRDefault="00BA61DD">
                          <w:pPr>
                            <w:rPr>
                              <w:color w:val="FFFFFF" w:themeColor="background1"/>
                            </w:rPr>
                          </w:pPr>
                          <w:r w:rsidRPr="00BA61DD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BA61DD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BA61DD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Pr="00BA61DD">
                            <w:rPr>
                              <w:color w:val="FFFFFF" w:themeColor="background1"/>
                            </w:rPr>
                            <w:t>1</w:t>
                          </w:r>
                          <w:r w:rsidRPr="00BA61DD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type="squar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7C10D5D6"/>
    <w:name w:val="WW8Num7"/>
    <w:lvl w:ilvl="0">
      <w:start w:val="13"/>
      <w:numFmt w:val="decimal"/>
      <w:lvlText w:val="Câu %1."/>
      <w:lvlJc w:val="left"/>
      <w:rPr>
        <w:rFonts w:ascii="Times New Roman Bold" w:hAnsi="Times New Roman Bold" w:cs="Times New Roman" w:hint="default"/>
        <w:b/>
        <w:i w:val="0"/>
        <w:color w:val="2513D1"/>
        <w:sz w:val="24"/>
        <w:szCs w:val="24"/>
        <w:lang w:val="vi-VN"/>
      </w:rPr>
    </w:lvl>
  </w:abstractNum>
  <w:abstractNum w:abstractNumId="1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15"/>
    <w:rsid w:val="00006638"/>
    <w:rsid w:val="000335E3"/>
    <w:rsid w:val="00041441"/>
    <w:rsid w:val="0006745A"/>
    <w:rsid w:val="000F7E40"/>
    <w:rsid w:val="00202B06"/>
    <w:rsid w:val="00244829"/>
    <w:rsid w:val="002621DE"/>
    <w:rsid w:val="002905CC"/>
    <w:rsid w:val="002B282D"/>
    <w:rsid w:val="00310D0E"/>
    <w:rsid w:val="00316C7C"/>
    <w:rsid w:val="00343520"/>
    <w:rsid w:val="00347C7E"/>
    <w:rsid w:val="0037552B"/>
    <w:rsid w:val="003D77D5"/>
    <w:rsid w:val="0040604C"/>
    <w:rsid w:val="00433026"/>
    <w:rsid w:val="00443854"/>
    <w:rsid w:val="00463CFF"/>
    <w:rsid w:val="00487566"/>
    <w:rsid w:val="004C17A5"/>
    <w:rsid w:val="0057660E"/>
    <w:rsid w:val="005A2DE7"/>
    <w:rsid w:val="0060501B"/>
    <w:rsid w:val="00623DE4"/>
    <w:rsid w:val="00697D8C"/>
    <w:rsid w:val="006B4366"/>
    <w:rsid w:val="006D23B5"/>
    <w:rsid w:val="00720819"/>
    <w:rsid w:val="00731610"/>
    <w:rsid w:val="00786690"/>
    <w:rsid w:val="008263D7"/>
    <w:rsid w:val="00872F3C"/>
    <w:rsid w:val="008E4337"/>
    <w:rsid w:val="00907DFE"/>
    <w:rsid w:val="009D669D"/>
    <w:rsid w:val="009F1174"/>
    <w:rsid w:val="009F319D"/>
    <w:rsid w:val="00AB02B8"/>
    <w:rsid w:val="00AF5E12"/>
    <w:rsid w:val="00B17481"/>
    <w:rsid w:val="00BA61DD"/>
    <w:rsid w:val="00BD088C"/>
    <w:rsid w:val="00C6348C"/>
    <w:rsid w:val="00CB1D11"/>
    <w:rsid w:val="00CC0287"/>
    <w:rsid w:val="00CE35DE"/>
    <w:rsid w:val="00DD4686"/>
    <w:rsid w:val="00E35BA8"/>
    <w:rsid w:val="00E61615"/>
    <w:rsid w:val="00EA5006"/>
    <w:rsid w:val="00F2138B"/>
    <w:rsid w:val="00F55744"/>
    <w:rsid w:val="00F57C52"/>
    <w:rsid w:val="00F8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B078FDC"/>
  <w15:chartTrackingRefBased/>
  <w15:docId w15:val="{B0C73E1E-D10E-4E35-90A4-29065626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E3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BA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BA61DD"/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BA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BA61DD"/>
  </w:style>
  <w:style w:type="table" w:styleId="TableGrid">
    <w:name w:val="Table Grid"/>
    <w:aliases w:val="tham khao"/>
    <w:basedOn w:val="TableNormal"/>
    <w:uiPriority w:val="39"/>
    <w:qFormat/>
    <w:rsid w:val="00E61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E61615"/>
    <w:pPr>
      <w:numPr>
        <w:numId w:val="1"/>
      </w:numPr>
      <w:spacing w:after="0" w:line="240" w:lineRule="auto"/>
      <w:ind w:left="720" w:firstLine="0"/>
      <w:contextualSpacing/>
      <w:jc w:val="both"/>
    </w:pPr>
    <w:rPr>
      <w:rFonts w:ascii="Times New Roman" w:eastAsia="Calibri" w:hAnsi="Times New Roman" w:cs="Times New Roman"/>
      <w:sz w:val="26"/>
      <w:lang w:val="x-none" w:eastAsia="x-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E61615"/>
    <w:rPr>
      <w:rFonts w:ascii="Times New Roman" w:eastAsia="Calibri" w:hAnsi="Times New Roman" w:cs="Times New Roman"/>
      <w:sz w:val="26"/>
      <w:lang w:val="x-none" w:eastAsia="x-none"/>
    </w:rPr>
  </w:style>
  <w:style w:type="paragraph" w:styleId="z-TopofForm">
    <w:name w:val="HTML Top of Form"/>
    <w:basedOn w:val="Normal"/>
    <w:next w:val="Normal"/>
    <w:link w:val="z-TopofFormChar"/>
    <w:hidden/>
    <w:rsid w:val="00E616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E61615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E616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E61615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Char">
    <w:name w:val="Char"/>
    <w:basedOn w:val="Normal"/>
    <w:semiHidden/>
    <w:rsid w:val="00E61615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6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616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E6161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1615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E61615"/>
    <w:pPr>
      <w:tabs>
        <w:tab w:val="center" w:pos="5600"/>
        <w:tab w:val="right" w:pos="10200"/>
      </w:tabs>
      <w:spacing w:before="120" w:line="276" w:lineRule="auto"/>
      <w:ind w:left="992" w:hanging="992"/>
    </w:pPr>
    <w:rPr>
      <w:rFonts w:eastAsia="Arial"/>
      <w:sz w:val="24"/>
      <w:lang w:val="en-US" w:eastAsia="en-US"/>
    </w:rPr>
  </w:style>
  <w:style w:type="character" w:customStyle="1" w:styleId="MTDisplayEquationChar">
    <w:name w:val="MTDisplayEquation Char"/>
    <w:link w:val="MTDisplayEquation"/>
    <w:rsid w:val="00E61615"/>
    <w:rPr>
      <w:rFonts w:ascii="Times New Roman" w:eastAsia="Arial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E61615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61615"/>
    <w:rPr>
      <w:rFonts w:ascii="VNI-Times" w:eastAsia="Times New Roman" w:hAnsi="VNI-Times" w:cs="Times New Roman"/>
      <w:b/>
      <w:sz w:val="16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E61615"/>
    <w:pPr>
      <w:spacing w:after="0" w:line="240" w:lineRule="auto"/>
    </w:pPr>
    <w:rPr>
      <w:rFonts w:ascii="Times New Roman" w:eastAsia="Arial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E6161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rmal00">
    <w:name w:val="Normal_0_0"/>
    <w:qFormat/>
    <w:rsid w:val="00E6161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ntstyle01">
    <w:name w:val="fontstyle01"/>
    <w:rsid w:val="00E61615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TEquationSection">
    <w:name w:val="MTEquationSection"/>
    <w:rsid w:val="00E61615"/>
    <w:rPr>
      <w:rFonts w:ascii="Times New Roman" w:hAnsi="Times New Roman" w:cs="Times New Roman"/>
      <w:b/>
      <w:vanish/>
      <w:color w:val="FF0000"/>
      <w:sz w:val="24"/>
      <w:szCs w:val="24"/>
    </w:rPr>
  </w:style>
  <w:style w:type="character" w:customStyle="1" w:styleId="a">
    <w:name w:val="其他_"/>
    <w:link w:val="a0"/>
    <w:locked/>
    <w:rsid w:val="00E61615"/>
    <w:rPr>
      <w:shd w:val="clear" w:color="auto" w:fill="FFFFFF"/>
    </w:rPr>
  </w:style>
  <w:style w:type="paragraph" w:customStyle="1" w:styleId="a0">
    <w:name w:val="其他"/>
    <w:basedOn w:val="Normal"/>
    <w:link w:val="a"/>
    <w:rsid w:val="00E61615"/>
    <w:pPr>
      <w:widowControl w:val="0"/>
      <w:shd w:val="clear" w:color="auto" w:fill="FFFFFF"/>
      <w:spacing w:after="0" w:line="276" w:lineRule="auto"/>
    </w:pPr>
  </w:style>
  <w:style w:type="character" w:styleId="Strong">
    <w:name w:val="Strong"/>
    <w:basedOn w:val="DefaultParagraphFont"/>
    <w:uiPriority w:val="22"/>
    <w:qFormat/>
    <w:rsid w:val="009F1174"/>
    <w:rPr>
      <w:b/>
      <w:bCs/>
    </w:rPr>
  </w:style>
  <w:style w:type="character" w:styleId="Emphasis">
    <w:name w:val="Emphasis"/>
    <w:basedOn w:val="DefaultParagraphFont"/>
    <w:uiPriority w:val="20"/>
    <w:qFormat/>
    <w:rsid w:val="009F1174"/>
    <w:rPr>
      <w:i/>
      <w:iCs/>
    </w:rPr>
  </w:style>
  <w:style w:type="paragraph" w:customStyle="1" w:styleId="Normal0">
    <w:name w:val="Normal_0"/>
    <w:link w:val="Normal0Char"/>
    <w:qFormat/>
    <w:rsid w:val="00872F3C"/>
    <w:pPr>
      <w:widowControl w:val="0"/>
      <w:spacing w:after="0" w:line="240" w:lineRule="auto"/>
    </w:pPr>
    <w:rPr>
      <w:rFonts w:ascii="Calibri" w:eastAsia="Calibri" w:hAnsi="Calibri" w:cs="Times New Roman"/>
      <w:noProof/>
      <w:sz w:val="20"/>
      <w:szCs w:val="20"/>
      <w:lang w:val="vi-VN"/>
    </w:rPr>
  </w:style>
  <w:style w:type="paragraph" w:styleId="NoSpacing">
    <w:name w:val="No Spacing"/>
    <w:link w:val="NoSpacingChar"/>
    <w:qFormat/>
    <w:rsid w:val="00872F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Normal"/>
    <w:rsid w:val="00E3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31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6">
    <w:name w:val="Normal_0_36"/>
    <w:qFormat/>
    <w:rsid w:val="00316C7C"/>
    <w:rPr>
      <w:rFonts w:ascii="Calibri" w:eastAsia="Calibri" w:hAnsi="Calibri" w:cs="Times New Roman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0F7E4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E35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rmal019">
    <w:name w:val="Normal_0_19"/>
    <w:qFormat/>
    <w:rsid w:val="00CE35D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20">
    <w:name w:val="Normal_0_20"/>
    <w:qFormat/>
    <w:rsid w:val="00CE35D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15"/>
    <w:rsid w:val="00CE35DE"/>
    <w:rPr>
      <w:rFonts w:ascii="Times New Roman" w:hAnsi="Times New Roman" w:cs="Times New Roman" w:hint="default"/>
      <w:color w:val="0563C1"/>
      <w:u w:val="single"/>
    </w:rPr>
  </w:style>
  <w:style w:type="character" w:styleId="PlaceholderText">
    <w:name w:val="Placeholder Text"/>
    <w:basedOn w:val="DefaultParagraphFont"/>
    <w:uiPriority w:val="99"/>
    <w:semiHidden/>
    <w:rsid w:val="00CE35DE"/>
    <w:rPr>
      <w:color w:val="808080"/>
    </w:rPr>
  </w:style>
  <w:style w:type="paragraph" w:customStyle="1" w:styleId="Astrong">
    <w:name w:val="ĐA strong"/>
    <w:basedOn w:val="Normal"/>
    <w:link w:val="AstrongChar"/>
    <w:autoRedefine/>
    <w:qFormat/>
    <w:rsid w:val="00CE35DE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CE35DE"/>
    <w:rPr>
      <w:rFonts w:ascii="Times New Roman" w:hAnsi="Times New Roman" w:cs="Times New Roman"/>
      <w:noProof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CE35DE"/>
    <w:rPr>
      <w:rFonts w:ascii="Calibri" w:eastAsia="Calibri" w:hAnsi="Calibri" w:cs="Times New Roman"/>
      <w:noProof/>
      <w:sz w:val="20"/>
      <w:szCs w:val="20"/>
      <w:lang w:val="vi-V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35DE"/>
    <w:rPr>
      <w:color w:val="605E5C"/>
      <w:shd w:val="clear" w:color="auto" w:fill="E1DFDD"/>
    </w:rPr>
  </w:style>
  <w:style w:type="table" w:customStyle="1" w:styleId="thamkhao1">
    <w:name w:val="tham khao1"/>
    <w:basedOn w:val="TableNormal"/>
    <w:next w:val="TableGrid"/>
    <w:uiPriority w:val="39"/>
    <w:rsid w:val="00CE35DE"/>
    <w:pPr>
      <w:spacing w:after="0" w:line="240" w:lineRule="auto"/>
      <w:jc w:val="both"/>
    </w:pPr>
    <w:rPr>
      <w:rFonts w:ascii="Palatino Linotype" w:eastAsia="Palatino Linotype" w:hAnsi="Palatino Linotype" w:cs="Palatino Linotype"/>
      <w:sz w:val="23"/>
      <w:szCs w:val="2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rsid w:val="008E4337"/>
    <w:rPr>
      <w:rFonts w:ascii="Calibri" w:eastAsia="Calibri" w:hAnsi="Calibri" w:cs="Times New Roman"/>
    </w:rPr>
  </w:style>
  <w:style w:type="paragraph" w:customStyle="1" w:styleId="aa">
    <w:name w:val="a a"/>
    <w:basedOn w:val="ListParagraph"/>
    <w:link w:val="aaChar"/>
    <w:qFormat/>
    <w:rsid w:val="008E4337"/>
    <w:pPr>
      <w:numPr>
        <w:numId w:val="0"/>
      </w:numPr>
      <w:tabs>
        <w:tab w:val="left" w:pos="992"/>
      </w:tabs>
      <w:spacing w:before="120" w:line="276" w:lineRule="auto"/>
      <w:ind w:left="992" w:hanging="992"/>
    </w:pPr>
    <w:rPr>
      <w:sz w:val="24"/>
      <w:szCs w:val="24"/>
      <w:lang w:val="nl-NL" w:eastAsia="en-US"/>
    </w:rPr>
  </w:style>
  <w:style w:type="character" w:customStyle="1" w:styleId="aaChar">
    <w:name w:val="a a Char"/>
    <w:link w:val="aa"/>
    <w:rsid w:val="008E4337"/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1">
    <w:name w:val="â"/>
    <w:basedOn w:val="aa"/>
    <w:link w:val="Char0"/>
    <w:qFormat/>
    <w:rsid w:val="008E4337"/>
  </w:style>
  <w:style w:type="character" w:customStyle="1" w:styleId="Char0">
    <w:name w:val="â Char"/>
    <w:basedOn w:val="DefaultParagraphFont"/>
    <w:link w:val="a1"/>
    <w:rsid w:val="008E4337"/>
    <w:rPr>
      <w:rFonts w:ascii="Times New Roman" w:eastAsia="Calibri" w:hAnsi="Times New Roman" w:cs="Times New Roman"/>
      <w:sz w:val="24"/>
      <w:szCs w:val="24"/>
      <w:lang w:val="nl-NL"/>
    </w:rPr>
  </w:style>
  <w:style w:type="table" w:customStyle="1" w:styleId="TableGrid2">
    <w:name w:val="Table Grid2"/>
    <w:basedOn w:val="TableNormal"/>
    <w:next w:val="TableGrid"/>
    <w:uiPriority w:val="39"/>
    <w:rsid w:val="008E433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260.wmf"/><Relationship Id="rId769" Type="http://schemas.openxmlformats.org/officeDocument/2006/relationships/oleObject" Target="embeddings/oleObject458.bin"/><Relationship Id="rId21" Type="http://schemas.openxmlformats.org/officeDocument/2006/relationships/image" Target="media/image8.wmf"/><Relationship Id="rId324" Type="http://schemas.openxmlformats.org/officeDocument/2006/relationships/image" Target="media/image150.wmf"/><Relationship Id="rId531" Type="http://schemas.openxmlformats.org/officeDocument/2006/relationships/oleObject" Target="embeddings/oleObject323.bin"/><Relationship Id="rId629" Type="http://schemas.openxmlformats.org/officeDocument/2006/relationships/oleObject" Target="embeddings/oleObject383.bin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182.wmf"/><Relationship Id="rId682" Type="http://schemas.openxmlformats.org/officeDocument/2006/relationships/oleObject" Target="embeddings/oleObject411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77.bin"/><Relationship Id="rId542" Type="http://schemas.openxmlformats.org/officeDocument/2006/relationships/image" Target="media/image208.wmf"/><Relationship Id="rId181" Type="http://schemas.openxmlformats.org/officeDocument/2006/relationships/image" Target="media/image87.wmf"/><Relationship Id="rId402" Type="http://schemas.openxmlformats.org/officeDocument/2006/relationships/oleObject" Target="embeddings/oleObject234.bin"/><Relationship Id="rId279" Type="http://schemas.openxmlformats.org/officeDocument/2006/relationships/image" Target="media/image136.wmf"/><Relationship Id="rId486" Type="http://schemas.openxmlformats.org/officeDocument/2006/relationships/oleObject" Target="embeddings/oleObject293.bin"/><Relationship Id="rId693" Type="http://schemas.openxmlformats.org/officeDocument/2006/relationships/oleObject" Target="embeddings/oleObject417.bin"/><Relationship Id="rId707" Type="http://schemas.microsoft.com/office/2007/relationships/hdphoto" Target="media/hdphoto2.wdp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346" Type="http://schemas.openxmlformats.org/officeDocument/2006/relationships/oleObject" Target="embeddings/oleObject187.bin"/><Relationship Id="rId553" Type="http://schemas.openxmlformats.org/officeDocument/2006/relationships/oleObject" Target="embeddings/oleObject334.bin"/><Relationship Id="rId760" Type="http://schemas.openxmlformats.org/officeDocument/2006/relationships/image" Target="media/image298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67.wmf"/><Relationship Id="rId497" Type="http://schemas.openxmlformats.org/officeDocument/2006/relationships/oleObject" Target="embeddings/oleObject304.bin"/><Relationship Id="rId620" Type="http://schemas.openxmlformats.org/officeDocument/2006/relationships/oleObject" Target="embeddings/oleObject377.bin"/><Relationship Id="rId718" Type="http://schemas.openxmlformats.org/officeDocument/2006/relationships/oleObject" Target="embeddings/oleObject430.bin"/><Relationship Id="rId357" Type="http://schemas.openxmlformats.org/officeDocument/2006/relationships/oleObject" Target="embeddings/oleObject197.bin"/><Relationship Id="rId54" Type="http://schemas.openxmlformats.org/officeDocument/2006/relationships/oleObject" Target="embeddings/oleObject24.bin"/><Relationship Id="rId217" Type="http://schemas.openxmlformats.org/officeDocument/2006/relationships/image" Target="media/image105.wmf"/><Relationship Id="rId564" Type="http://schemas.openxmlformats.org/officeDocument/2006/relationships/oleObject" Target="embeddings/oleObject343.bin"/><Relationship Id="rId771" Type="http://schemas.openxmlformats.org/officeDocument/2006/relationships/oleObject" Target="embeddings/oleObject459.bin"/><Relationship Id="rId424" Type="http://schemas.openxmlformats.org/officeDocument/2006/relationships/oleObject" Target="embeddings/oleObject250.bin"/><Relationship Id="rId631" Type="http://schemas.openxmlformats.org/officeDocument/2006/relationships/oleObject" Target="embeddings/oleObject385.bin"/><Relationship Id="rId729" Type="http://schemas.openxmlformats.org/officeDocument/2006/relationships/oleObject" Target="embeddings/oleObject435.bin"/><Relationship Id="rId270" Type="http://schemas.openxmlformats.org/officeDocument/2006/relationships/oleObject" Target="embeddings/oleObject13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205.bin"/><Relationship Id="rId575" Type="http://schemas.openxmlformats.org/officeDocument/2006/relationships/image" Target="media/image220.wmf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59.bin"/><Relationship Id="rId642" Type="http://schemas.openxmlformats.org/officeDocument/2006/relationships/oleObject" Target="embeddings/oleObject391.bin"/><Relationship Id="rId281" Type="http://schemas.openxmlformats.org/officeDocument/2006/relationships/image" Target="media/image137.wmf"/><Relationship Id="rId502" Type="http://schemas.openxmlformats.org/officeDocument/2006/relationships/image" Target="media/image189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image" Target="media/image160.wmf"/><Relationship Id="rId586" Type="http://schemas.openxmlformats.org/officeDocument/2006/relationships/oleObject" Target="embeddings/oleObject359.bin"/><Relationship Id="rId7" Type="http://schemas.openxmlformats.org/officeDocument/2006/relationships/image" Target="media/image1.wmf"/><Relationship Id="rId239" Type="http://schemas.openxmlformats.org/officeDocument/2006/relationships/image" Target="media/image116.wmf"/><Relationship Id="rId446" Type="http://schemas.openxmlformats.org/officeDocument/2006/relationships/oleObject" Target="embeddings/oleObject268.bin"/><Relationship Id="rId653" Type="http://schemas.openxmlformats.org/officeDocument/2006/relationships/image" Target="media/image251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5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313.bin"/><Relationship Id="rId597" Type="http://schemas.openxmlformats.org/officeDocument/2006/relationships/image" Target="media/image227.wmf"/><Relationship Id="rId720" Type="http://schemas.openxmlformats.org/officeDocument/2006/relationships/image" Target="media/image281.png"/><Relationship Id="rId152" Type="http://schemas.openxmlformats.org/officeDocument/2006/relationships/oleObject" Target="embeddings/oleObject74.bin"/><Relationship Id="rId457" Type="http://schemas.openxmlformats.org/officeDocument/2006/relationships/image" Target="media/image177.wmf"/><Relationship Id="rId664" Type="http://schemas.openxmlformats.org/officeDocument/2006/relationships/oleObject" Target="embeddings/oleObject402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64.bin"/><Relationship Id="rId524" Type="http://schemas.openxmlformats.org/officeDocument/2006/relationships/image" Target="media/image199.wmf"/><Relationship Id="rId731" Type="http://schemas.openxmlformats.org/officeDocument/2006/relationships/oleObject" Target="embeddings/oleObject436.bin"/><Relationship Id="rId98" Type="http://schemas.openxmlformats.org/officeDocument/2006/relationships/oleObject" Target="embeddings/oleObject46.bin"/><Relationship Id="rId163" Type="http://schemas.openxmlformats.org/officeDocument/2006/relationships/image" Target="media/image78.wmf"/><Relationship Id="rId370" Type="http://schemas.openxmlformats.org/officeDocument/2006/relationships/oleObject" Target="embeddings/oleObject207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81.bin"/><Relationship Id="rId675" Type="http://schemas.openxmlformats.org/officeDocument/2006/relationships/image" Target="media/image262.wmf"/><Relationship Id="rId25" Type="http://schemas.openxmlformats.org/officeDocument/2006/relationships/image" Target="media/image10.wmf"/><Relationship Id="rId328" Type="http://schemas.openxmlformats.org/officeDocument/2006/relationships/oleObject" Target="embeddings/oleObject172.bin"/><Relationship Id="rId535" Type="http://schemas.openxmlformats.org/officeDocument/2006/relationships/oleObject" Target="embeddings/oleObject325.bin"/><Relationship Id="rId742" Type="http://schemas.openxmlformats.org/officeDocument/2006/relationships/image" Target="media/image292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15.bin"/><Relationship Id="rId602" Type="http://schemas.openxmlformats.org/officeDocument/2006/relationships/oleObject" Target="embeddings/oleObject367.bin"/><Relationship Id="rId241" Type="http://schemas.openxmlformats.org/officeDocument/2006/relationships/image" Target="media/image117.wmf"/><Relationship Id="rId479" Type="http://schemas.openxmlformats.org/officeDocument/2006/relationships/image" Target="media/image184.wmf"/><Relationship Id="rId686" Type="http://schemas.openxmlformats.org/officeDocument/2006/relationships/image" Target="media/image267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81.bin"/><Relationship Id="rId546" Type="http://schemas.openxmlformats.org/officeDocument/2006/relationships/image" Target="media/image210.wmf"/><Relationship Id="rId753" Type="http://schemas.openxmlformats.org/officeDocument/2006/relationships/oleObject" Target="embeddings/oleObject450.bin"/><Relationship Id="rId101" Type="http://schemas.openxmlformats.org/officeDocument/2006/relationships/image" Target="media/image48.wmf"/><Relationship Id="rId185" Type="http://schemas.openxmlformats.org/officeDocument/2006/relationships/image" Target="media/image89.wmf"/><Relationship Id="rId406" Type="http://schemas.openxmlformats.org/officeDocument/2006/relationships/oleObject" Target="embeddings/oleObject237.bin"/><Relationship Id="rId392" Type="http://schemas.openxmlformats.org/officeDocument/2006/relationships/oleObject" Target="embeddings/oleObject224.bin"/><Relationship Id="rId613" Type="http://schemas.openxmlformats.org/officeDocument/2006/relationships/image" Target="media/image234.wmf"/><Relationship Id="rId697" Type="http://schemas.openxmlformats.org/officeDocument/2006/relationships/oleObject" Target="embeddings/oleObject419.bin"/><Relationship Id="rId252" Type="http://schemas.openxmlformats.org/officeDocument/2006/relationships/oleObject" Target="embeddings/oleObject124.bin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oleObject" Target="embeddings/oleObject337.bin"/><Relationship Id="rId764" Type="http://schemas.openxmlformats.org/officeDocument/2006/relationships/image" Target="media/image300.wmf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43.bin"/><Relationship Id="rId624" Type="http://schemas.openxmlformats.org/officeDocument/2006/relationships/oleObject" Target="embeddings/oleObject379.bin"/><Relationship Id="rId263" Type="http://schemas.openxmlformats.org/officeDocument/2006/relationships/image" Target="media/image128.wmf"/><Relationship Id="rId470" Type="http://schemas.openxmlformats.org/officeDocument/2006/relationships/oleObject" Target="embeddings/oleObject283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74.bin"/><Relationship Id="rId568" Type="http://schemas.openxmlformats.org/officeDocument/2006/relationships/oleObject" Target="embeddings/oleObject346.bin"/><Relationship Id="rId775" Type="http://schemas.openxmlformats.org/officeDocument/2006/relationships/theme" Target="theme/theme1.xml"/><Relationship Id="rId428" Type="http://schemas.openxmlformats.org/officeDocument/2006/relationships/oleObject" Target="embeddings/oleObject252.bin"/><Relationship Id="rId635" Type="http://schemas.openxmlformats.org/officeDocument/2006/relationships/oleObject" Target="embeddings/oleObject388.bin"/><Relationship Id="rId274" Type="http://schemas.openxmlformats.org/officeDocument/2006/relationships/oleObject" Target="embeddings/oleObject135.bin"/><Relationship Id="rId481" Type="http://schemas.openxmlformats.org/officeDocument/2006/relationships/image" Target="media/image185.wmf"/><Relationship Id="rId702" Type="http://schemas.openxmlformats.org/officeDocument/2006/relationships/image" Target="media/image274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352.bin"/><Relationship Id="rId341" Type="http://schemas.openxmlformats.org/officeDocument/2006/relationships/image" Target="media/image153.wmf"/><Relationship Id="rId439" Type="http://schemas.openxmlformats.org/officeDocument/2006/relationships/oleObject" Target="embeddings/oleObject263.bin"/><Relationship Id="rId646" Type="http://schemas.openxmlformats.org/officeDocument/2006/relationships/oleObject" Target="embeddings/oleObject393.bin"/><Relationship Id="rId201" Type="http://schemas.openxmlformats.org/officeDocument/2006/relationships/image" Target="media/image97.wmf"/><Relationship Id="rId285" Type="http://schemas.openxmlformats.org/officeDocument/2006/relationships/image" Target="media/image139.wmf"/><Relationship Id="rId506" Type="http://schemas.openxmlformats.org/officeDocument/2006/relationships/image" Target="media/image191.wmf"/><Relationship Id="rId492" Type="http://schemas.openxmlformats.org/officeDocument/2006/relationships/oleObject" Target="embeddings/oleObject299.bin"/><Relationship Id="rId713" Type="http://schemas.openxmlformats.org/officeDocument/2006/relationships/oleObject" Target="embeddings/oleObject426.bin"/><Relationship Id="rId145" Type="http://schemas.openxmlformats.org/officeDocument/2006/relationships/image" Target="media/image69.wmf"/><Relationship Id="rId352" Type="http://schemas.openxmlformats.org/officeDocument/2006/relationships/oleObject" Target="embeddings/oleObject192.bin"/><Relationship Id="rId212" Type="http://schemas.openxmlformats.org/officeDocument/2006/relationships/oleObject" Target="embeddings/oleObject104.bin"/><Relationship Id="rId657" Type="http://schemas.openxmlformats.org/officeDocument/2006/relationships/image" Target="media/image253.wmf"/><Relationship Id="rId296" Type="http://schemas.openxmlformats.org/officeDocument/2006/relationships/oleObject" Target="embeddings/oleObject146.bin"/><Relationship Id="rId517" Type="http://schemas.openxmlformats.org/officeDocument/2006/relationships/oleObject" Target="embeddings/oleObject316.bin"/><Relationship Id="rId724" Type="http://schemas.openxmlformats.org/officeDocument/2006/relationships/image" Target="media/image283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6.bin"/><Relationship Id="rId363" Type="http://schemas.openxmlformats.org/officeDocument/2006/relationships/image" Target="media/image157.wmf"/><Relationship Id="rId570" Type="http://schemas.openxmlformats.org/officeDocument/2006/relationships/oleObject" Target="embeddings/oleObject347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54.bin"/><Relationship Id="rId668" Type="http://schemas.openxmlformats.org/officeDocument/2006/relationships/oleObject" Target="embeddings/oleObject404.bin"/><Relationship Id="rId18" Type="http://schemas.openxmlformats.org/officeDocument/2006/relationships/oleObject" Target="embeddings/oleObject6.bin"/><Relationship Id="rId528" Type="http://schemas.openxmlformats.org/officeDocument/2006/relationships/image" Target="media/image201.wmf"/><Relationship Id="rId735" Type="http://schemas.openxmlformats.org/officeDocument/2006/relationships/oleObject" Target="embeddings/oleObject438.bin"/><Relationship Id="rId167" Type="http://schemas.openxmlformats.org/officeDocument/2006/relationships/image" Target="media/image80.wmf"/><Relationship Id="rId374" Type="http://schemas.openxmlformats.org/officeDocument/2006/relationships/oleObject" Target="embeddings/oleObject211.bin"/><Relationship Id="rId581" Type="http://schemas.openxmlformats.org/officeDocument/2006/relationships/oleObject" Target="embeddings/oleObject354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5.bin"/><Relationship Id="rId679" Type="http://schemas.openxmlformats.org/officeDocument/2006/relationships/image" Target="media/image26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oleObject" Target="embeddings/oleObject265.bin"/><Relationship Id="rId539" Type="http://schemas.openxmlformats.org/officeDocument/2006/relationships/oleObject" Target="embeddings/oleObject327.bin"/><Relationship Id="rId746" Type="http://schemas.openxmlformats.org/officeDocument/2006/relationships/oleObject" Target="embeddings/oleObject444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0.bin"/><Relationship Id="rId82" Type="http://schemas.openxmlformats.org/officeDocument/2006/relationships/oleObject" Target="embeddings/oleObject38.bin"/><Relationship Id="rId385" Type="http://schemas.openxmlformats.org/officeDocument/2006/relationships/oleObject" Target="embeddings/oleObject217.bin"/><Relationship Id="rId592" Type="http://schemas.openxmlformats.org/officeDocument/2006/relationships/oleObject" Target="embeddings/oleObject362.bin"/><Relationship Id="rId606" Type="http://schemas.openxmlformats.org/officeDocument/2006/relationships/oleObject" Target="embeddings/oleObject369.bin"/><Relationship Id="rId245" Type="http://schemas.openxmlformats.org/officeDocument/2006/relationships/image" Target="media/image119.wmf"/><Relationship Id="rId452" Type="http://schemas.openxmlformats.org/officeDocument/2006/relationships/oleObject" Target="embeddings/oleObject272.bin"/><Relationship Id="rId105" Type="http://schemas.openxmlformats.org/officeDocument/2006/relationships/image" Target="media/image50.wmf"/><Relationship Id="rId312" Type="http://schemas.openxmlformats.org/officeDocument/2006/relationships/image" Target="media/image146.wmf"/><Relationship Id="rId757" Type="http://schemas.openxmlformats.org/officeDocument/2006/relationships/oleObject" Target="embeddings/oleObject452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228.bin"/><Relationship Id="rId617" Type="http://schemas.openxmlformats.org/officeDocument/2006/relationships/image" Target="media/image236.wmf"/><Relationship Id="rId256" Type="http://schemas.openxmlformats.org/officeDocument/2006/relationships/oleObject" Target="embeddings/oleObject126.bin"/><Relationship Id="rId463" Type="http://schemas.openxmlformats.org/officeDocument/2006/relationships/image" Target="media/image180.wmf"/><Relationship Id="rId670" Type="http://schemas.openxmlformats.org/officeDocument/2006/relationships/oleObject" Target="embeddings/oleObject405.bin"/><Relationship Id="rId116" Type="http://schemas.openxmlformats.org/officeDocument/2006/relationships/oleObject" Target="embeddings/oleObject55.bin"/><Relationship Id="rId323" Type="http://schemas.openxmlformats.org/officeDocument/2006/relationships/oleObject" Target="embeddings/oleObject168.bin"/><Relationship Id="rId530" Type="http://schemas.openxmlformats.org/officeDocument/2006/relationships/image" Target="media/image202.wmf"/><Relationship Id="rId768" Type="http://schemas.openxmlformats.org/officeDocument/2006/relationships/image" Target="media/image302.wmf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82.bin"/><Relationship Id="rId267" Type="http://schemas.openxmlformats.org/officeDocument/2006/relationships/image" Target="media/image130.wmf"/><Relationship Id="rId474" Type="http://schemas.openxmlformats.org/officeDocument/2006/relationships/oleObject" Target="embeddings/oleObject287.bin"/><Relationship Id="rId127" Type="http://schemas.openxmlformats.org/officeDocument/2006/relationships/image" Target="media/image60.wmf"/><Relationship Id="rId681" Type="http://schemas.openxmlformats.org/officeDocument/2006/relationships/image" Target="media/image265.wmf"/><Relationship Id="rId31" Type="http://schemas.openxmlformats.org/officeDocument/2006/relationships/image" Target="media/image13.wmf"/><Relationship Id="rId334" Type="http://schemas.openxmlformats.org/officeDocument/2006/relationships/image" Target="media/image152.wmf"/><Relationship Id="rId541" Type="http://schemas.openxmlformats.org/officeDocument/2006/relationships/oleObject" Target="embeddings/oleObject328.bin"/><Relationship Id="rId639" Type="http://schemas.openxmlformats.org/officeDocument/2006/relationships/image" Target="media/image244.wmf"/><Relationship Id="rId180" Type="http://schemas.openxmlformats.org/officeDocument/2006/relationships/oleObject" Target="embeddings/oleObject88.bin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33.bin"/><Relationship Id="rId485" Type="http://schemas.openxmlformats.org/officeDocument/2006/relationships/image" Target="media/image187.wmf"/><Relationship Id="rId692" Type="http://schemas.openxmlformats.org/officeDocument/2006/relationships/image" Target="media/image270.wmf"/><Relationship Id="rId706" Type="http://schemas.openxmlformats.org/officeDocument/2006/relationships/image" Target="media/image276.png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86.bin"/><Relationship Id="rId552" Type="http://schemas.openxmlformats.org/officeDocument/2006/relationships/image" Target="media/image213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40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73.bin"/><Relationship Id="rId496" Type="http://schemas.openxmlformats.org/officeDocument/2006/relationships/oleObject" Target="embeddings/oleObject303.bin"/><Relationship Id="rId661" Type="http://schemas.openxmlformats.org/officeDocument/2006/relationships/image" Target="media/image255.wmf"/><Relationship Id="rId717" Type="http://schemas.openxmlformats.org/officeDocument/2006/relationships/oleObject" Target="embeddings/oleObject429.bin"/><Relationship Id="rId759" Type="http://schemas.openxmlformats.org/officeDocument/2006/relationships/oleObject" Target="embeddings/oleObject45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30.bin"/><Relationship Id="rId521" Type="http://schemas.openxmlformats.org/officeDocument/2006/relationships/oleObject" Target="embeddings/oleObject318.bin"/><Relationship Id="rId563" Type="http://schemas.openxmlformats.org/officeDocument/2006/relationships/image" Target="media/image215.wmf"/><Relationship Id="rId619" Type="http://schemas.openxmlformats.org/officeDocument/2006/relationships/image" Target="media/image237.wmf"/><Relationship Id="rId770" Type="http://schemas.openxmlformats.org/officeDocument/2006/relationships/image" Target="media/image303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49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181.wmf"/><Relationship Id="rId630" Type="http://schemas.openxmlformats.org/officeDocument/2006/relationships/oleObject" Target="embeddings/oleObject384.bin"/><Relationship Id="rId672" Type="http://schemas.openxmlformats.org/officeDocument/2006/relationships/oleObject" Target="embeddings/oleObject406.bin"/><Relationship Id="rId728" Type="http://schemas.openxmlformats.org/officeDocument/2006/relationships/image" Target="media/image28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204.bin"/><Relationship Id="rId532" Type="http://schemas.openxmlformats.org/officeDocument/2006/relationships/image" Target="media/image203.wmf"/><Relationship Id="rId574" Type="http://schemas.openxmlformats.org/officeDocument/2006/relationships/oleObject" Target="embeddings/oleObject349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58.bin"/><Relationship Id="rId476" Type="http://schemas.openxmlformats.org/officeDocument/2006/relationships/oleObject" Target="embeddings/oleObject288.bin"/><Relationship Id="rId641" Type="http://schemas.openxmlformats.org/officeDocument/2006/relationships/image" Target="media/image245.wmf"/><Relationship Id="rId683" Type="http://schemas.openxmlformats.org/officeDocument/2006/relationships/oleObject" Target="embeddings/oleObject412.bin"/><Relationship Id="rId739" Type="http://schemas.openxmlformats.org/officeDocument/2006/relationships/oleObject" Target="embeddings/oleObject440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78.bin"/><Relationship Id="rId501" Type="http://schemas.openxmlformats.org/officeDocument/2006/relationships/image" Target="media/image188.emf"/><Relationship Id="rId543" Type="http://schemas.openxmlformats.org/officeDocument/2006/relationships/oleObject" Target="embeddings/oleObject32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13.bin"/><Relationship Id="rId403" Type="http://schemas.openxmlformats.org/officeDocument/2006/relationships/oleObject" Target="embeddings/oleObject235.bin"/><Relationship Id="rId585" Type="http://schemas.openxmlformats.org/officeDocument/2006/relationships/oleObject" Target="embeddings/oleObject358.bin"/><Relationship Id="rId750" Type="http://schemas.openxmlformats.org/officeDocument/2006/relationships/oleObject" Target="embeddings/oleObject44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172.wmf"/><Relationship Id="rId487" Type="http://schemas.openxmlformats.org/officeDocument/2006/relationships/oleObject" Target="embeddings/oleObject294.bin"/><Relationship Id="rId610" Type="http://schemas.openxmlformats.org/officeDocument/2006/relationships/oleObject" Target="embeddings/oleObject371.bin"/><Relationship Id="rId652" Type="http://schemas.openxmlformats.org/officeDocument/2006/relationships/oleObject" Target="embeddings/oleObject396.bin"/><Relationship Id="rId694" Type="http://schemas.openxmlformats.org/officeDocument/2006/relationships/image" Target="media/image271.png"/><Relationship Id="rId708" Type="http://schemas.openxmlformats.org/officeDocument/2006/relationships/image" Target="media/image277.wmf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88.bin"/><Relationship Id="rId512" Type="http://schemas.openxmlformats.org/officeDocument/2006/relationships/image" Target="media/image19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221.bin"/><Relationship Id="rId554" Type="http://schemas.openxmlformats.org/officeDocument/2006/relationships/image" Target="media/image214.wmf"/><Relationship Id="rId596" Type="http://schemas.openxmlformats.org/officeDocument/2006/relationships/oleObject" Target="embeddings/oleObject364.bin"/><Relationship Id="rId761" Type="http://schemas.openxmlformats.org/officeDocument/2006/relationships/oleObject" Target="embeddings/oleObject454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41.bin"/><Relationship Id="rId456" Type="http://schemas.openxmlformats.org/officeDocument/2006/relationships/oleObject" Target="embeddings/oleObject274.bin"/><Relationship Id="rId498" Type="http://schemas.openxmlformats.org/officeDocument/2006/relationships/oleObject" Target="embeddings/oleObject305.bin"/><Relationship Id="rId621" Type="http://schemas.openxmlformats.org/officeDocument/2006/relationships/image" Target="media/image238.wmf"/><Relationship Id="rId663" Type="http://schemas.openxmlformats.org/officeDocument/2006/relationships/image" Target="media/image25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63.bin"/><Relationship Id="rId523" Type="http://schemas.openxmlformats.org/officeDocument/2006/relationships/oleObject" Target="embeddings/oleObject319.bin"/><Relationship Id="rId719" Type="http://schemas.openxmlformats.org/officeDocument/2006/relationships/oleObject" Target="embeddings/oleObject43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55.wmf"/><Relationship Id="rId565" Type="http://schemas.openxmlformats.org/officeDocument/2006/relationships/oleObject" Target="embeddings/oleObject344.bin"/><Relationship Id="rId730" Type="http://schemas.openxmlformats.org/officeDocument/2006/relationships/image" Target="media/image286.wmf"/><Relationship Id="rId772" Type="http://schemas.openxmlformats.org/officeDocument/2006/relationships/header" Target="header1.xml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69.wmf"/><Relationship Id="rId467" Type="http://schemas.openxmlformats.org/officeDocument/2006/relationships/oleObject" Target="embeddings/oleObject280.bin"/><Relationship Id="rId632" Type="http://schemas.openxmlformats.org/officeDocument/2006/relationships/oleObject" Target="embeddings/oleObject386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407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71.bin"/><Relationship Id="rId369" Type="http://schemas.openxmlformats.org/officeDocument/2006/relationships/oleObject" Target="embeddings/oleObject206.bin"/><Relationship Id="rId534" Type="http://schemas.openxmlformats.org/officeDocument/2006/relationships/image" Target="media/image204.wmf"/><Relationship Id="rId576" Type="http://schemas.openxmlformats.org/officeDocument/2006/relationships/oleObject" Target="embeddings/oleObject350.bin"/><Relationship Id="rId741" Type="http://schemas.openxmlformats.org/officeDocument/2006/relationships/oleObject" Target="embeddings/oleObject441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214.bin"/><Relationship Id="rId436" Type="http://schemas.openxmlformats.org/officeDocument/2006/relationships/oleObject" Target="embeddings/oleObject260.bin"/><Relationship Id="rId601" Type="http://schemas.openxmlformats.org/officeDocument/2006/relationships/image" Target="media/image229.wmf"/><Relationship Id="rId643" Type="http://schemas.openxmlformats.org/officeDocument/2006/relationships/image" Target="media/image246.wmf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89.bin"/><Relationship Id="rId685" Type="http://schemas.openxmlformats.org/officeDocument/2006/relationships/oleObject" Target="embeddings/oleObject41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80.bin"/><Relationship Id="rId503" Type="http://schemas.openxmlformats.org/officeDocument/2006/relationships/oleObject" Target="embeddings/oleObject308.bin"/><Relationship Id="rId545" Type="http://schemas.openxmlformats.org/officeDocument/2006/relationships/oleObject" Target="embeddings/oleObject330.bin"/><Relationship Id="rId587" Type="http://schemas.openxmlformats.org/officeDocument/2006/relationships/oleObject" Target="embeddings/oleObject360.bin"/><Relationship Id="rId710" Type="http://schemas.openxmlformats.org/officeDocument/2006/relationships/image" Target="media/image278.wmf"/><Relationship Id="rId752" Type="http://schemas.openxmlformats.org/officeDocument/2006/relationships/image" Target="media/image29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23.bin"/><Relationship Id="rId405" Type="http://schemas.openxmlformats.org/officeDocument/2006/relationships/image" Target="media/image163.wmf"/><Relationship Id="rId447" Type="http://schemas.openxmlformats.org/officeDocument/2006/relationships/oleObject" Target="embeddings/oleObject269.bin"/><Relationship Id="rId612" Type="http://schemas.openxmlformats.org/officeDocument/2006/relationships/oleObject" Target="embeddings/oleObject373.bin"/><Relationship Id="rId251" Type="http://schemas.openxmlformats.org/officeDocument/2006/relationships/image" Target="media/image122.wmf"/><Relationship Id="rId489" Type="http://schemas.openxmlformats.org/officeDocument/2006/relationships/oleObject" Target="embeddings/oleObject296.bin"/><Relationship Id="rId654" Type="http://schemas.openxmlformats.org/officeDocument/2006/relationships/oleObject" Target="embeddings/oleObject397.bin"/><Relationship Id="rId696" Type="http://schemas.openxmlformats.org/officeDocument/2006/relationships/oleObject" Target="embeddings/oleObject418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89.bin"/><Relationship Id="rId514" Type="http://schemas.openxmlformats.org/officeDocument/2006/relationships/oleObject" Target="embeddings/oleObject314.bin"/><Relationship Id="rId556" Type="http://schemas.openxmlformats.org/officeDocument/2006/relationships/oleObject" Target="embeddings/oleObject336.bin"/><Relationship Id="rId721" Type="http://schemas.microsoft.com/office/2007/relationships/hdphoto" Target="media/hdphoto3.wdp"/><Relationship Id="rId763" Type="http://schemas.openxmlformats.org/officeDocument/2006/relationships/oleObject" Target="embeddings/oleObject45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99.bin"/><Relationship Id="rId416" Type="http://schemas.openxmlformats.org/officeDocument/2006/relationships/oleObject" Target="embeddings/oleObject242.bin"/><Relationship Id="rId598" Type="http://schemas.openxmlformats.org/officeDocument/2006/relationships/oleObject" Target="embeddings/oleObject365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75.bin"/><Relationship Id="rId623" Type="http://schemas.openxmlformats.org/officeDocument/2006/relationships/image" Target="media/image239.wmf"/><Relationship Id="rId665" Type="http://schemas.openxmlformats.org/officeDocument/2006/relationships/image" Target="media/image25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65.bin"/><Relationship Id="rId525" Type="http://schemas.openxmlformats.org/officeDocument/2006/relationships/oleObject" Target="embeddings/oleObject320.bin"/><Relationship Id="rId567" Type="http://schemas.openxmlformats.org/officeDocument/2006/relationships/oleObject" Target="embeddings/oleObject345.bin"/><Relationship Id="rId732" Type="http://schemas.openxmlformats.org/officeDocument/2006/relationships/image" Target="media/image287.wmf"/><Relationship Id="rId99" Type="http://schemas.openxmlformats.org/officeDocument/2006/relationships/image" Target="media/image47.wmf"/><Relationship Id="rId122" Type="http://schemas.openxmlformats.org/officeDocument/2006/relationships/image" Target="media/image58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08.bin"/><Relationship Id="rId774" Type="http://schemas.openxmlformats.org/officeDocument/2006/relationships/fontTable" Target="fontTable.xml"/><Relationship Id="rId427" Type="http://schemas.openxmlformats.org/officeDocument/2006/relationships/image" Target="media/image170.wmf"/><Relationship Id="rId469" Type="http://schemas.openxmlformats.org/officeDocument/2006/relationships/oleObject" Target="embeddings/oleObject282.bin"/><Relationship Id="rId634" Type="http://schemas.openxmlformats.org/officeDocument/2006/relationships/image" Target="media/image241.wmf"/><Relationship Id="rId676" Type="http://schemas.openxmlformats.org/officeDocument/2006/relationships/oleObject" Target="embeddings/oleObject40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oleObject" Target="embeddings/oleObject173.bin"/><Relationship Id="rId480" Type="http://schemas.openxmlformats.org/officeDocument/2006/relationships/oleObject" Target="embeddings/oleObject290.bin"/><Relationship Id="rId536" Type="http://schemas.openxmlformats.org/officeDocument/2006/relationships/image" Target="media/image205.wmf"/><Relationship Id="rId701" Type="http://schemas.openxmlformats.org/officeDocument/2006/relationships/oleObject" Target="embeddings/oleObject421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82.bin"/><Relationship Id="rId578" Type="http://schemas.openxmlformats.org/officeDocument/2006/relationships/oleObject" Target="embeddings/oleObject351.bin"/><Relationship Id="rId743" Type="http://schemas.openxmlformats.org/officeDocument/2006/relationships/oleObject" Target="embeddings/oleObject442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61.wmf"/><Relationship Id="rId438" Type="http://schemas.openxmlformats.org/officeDocument/2006/relationships/oleObject" Target="embeddings/oleObject262.bin"/><Relationship Id="rId603" Type="http://schemas.openxmlformats.org/officeDocument/2006/relationships/image" Target="media/image230.wmf"/><Relationship Id="rId645" Type="http://schemas.openxmlformats.org/officeDocument/2006/relationships/image" Target="media/image247.wmf"/><Relationship Id="rId687" Type="http://schemas.openxmlformats.org/officeDocument/2006/relationships/oleObject" Target="embeddings/oleObject414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98.bin"/><Relationship Id="rId505" Type="http://schemas.openxmlformats.org/officeDocument/2006/relationships/oleObject" Target="embeddings/oleObject309.bin"/><Relationship Id="rId712" Type="http://schemas.openxmlformats.org/officeDocument/2006/relationships/image" Target="media/image279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331.bin"/><Relationship Id="rId589" Type="http://schemas.openxmlformats.org/officeDocument/2006/relationships/oleObject" Target="embeddings/oleObject361.bin"/><Relationship Id="rId754" Type="http://schemas.openxmlformats.org/officeDocument/2006/relationships/image" Target="media/image295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91.bin"/><Relationship Id="rId393" Type="http://schemas.openxmlformats.org/officeDocument/2006/relationships/oleObject" Target="embeddings/oleObject225.bin"/><Relationship Id="rId407" Type="http://schemas.openxmlformats.org/officeDocument/2006/relationships/image" Target="media/image164.wmf"/><Relationship Id="rId449" Type="http://schemas.openxmlformats.org/officeDocument/2006/relationships/oleObject" Target="embeddings/oleObject270.bin"/><Relationship Id="rId614" Type="http://schemas.openxmlformats.org/officeDocument/2006/relationships/oleObject" Target="embeddings/oleObject374.bin"/><Relationship Id="rId656" Type="http://schemas.openxmlformats.org/officeDocument/2006/relationships/oleObject" Target="embeddings/oleObject398.bin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oleObject" Target="embeddings/oleObject158.bin"/><Relationship Id="rId460" Type="http://schemas.openxmlformats.org/officeDocument/2006/relationships/oleObject" Target="embeddings/oleObject276.bin"/><Relationship Id="rId516" Type="http://schemas.openxmlformats.org/officeDocument/2006/relationships/image" Target="media/image195.wmf"/><Relationship Id="rId698" Type="http://schemas.openxmlformats.org/officeDocument/2006/relationships/image" Target="media/image272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48.wmf"/><Relationship Id="rId558" Type="http://schemas.openxmlformats.org/officeDocument/2006/relationships/oleObject" Target="embeddings/oleObject338.bin"/><Relationship Id="rId723" Type="http://schemas.openxmlformats.org/officeDocument/2006/relationships/oleObject" Target="embeddings/oleObject432.bin"/><Relationship Id="rId765" Type="http://schemas.openxmlformats.org/officeDocument/2006/relationships/oleObject" Target="embeddings/oleObject456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200.bin"/><Relationship Id="rId418" Type="http://schemas.openxmlformats.org/officeDocument/2006/relationships/oleObject" Target="embeddings/oleObject244.bin"/><Relationship Id="rId625" Type="http://schemas.openxmlformats.org/officeDocument/2006/relationships/image" Target="media/image240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84.bin"/><Relationship Id="rId667" Type="http://schemas.openxmlformats.org/officeDocument/2006/relationships/image" Target="media/image258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321.bin"/><Relationship Id="rId569" Type="http://schemas.openxmlformats.org/officeDocument/2006/relationships/image" Target="media/image217.wmf"/><Relationship Id="rId734" Type="http://schemas.openxmlformats.org/officeDocument/2006/relationships/image" Target="media/image288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75.bin"/><Relationship Id="rId373" Type="http://schemas.openxmlformats.org/officeDocument/2006/relationships/oleObject" Target="embeddings/oleObject210.bin"/><Relationship Id="rId429" Type="http://schemas.openxmlformats.org/officeDocument/2006/relationships/oleObject" Target="embeddings/oleObject253.bin"/><Relationship Id="rId580" Type="http://schemas.openxmlformats.org/officeDocument/2006/relationships/oleObject" Target="embeddings/oleObject353.bin"/><Relationship Id="rId636" Type="http://schemas.openxmlformats.org/officeDocument/2006/relationships/image" Target="media/image242.png"/><Relationship Id="rId1" Type="http://schemas.openxmlformats.org/officeDocument/2006/relationships/numbering" Target="numbering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64.bin"/><Relationship Id="rId678" Type="http://schemas.openxmlformats.org/officeDocument/2006/relationships/oleObject" Target="embeddings/oleObject409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9.bin"/><Relationship Id="rId482" Type="http://schemas.openxmlformats.org/officeDocument/2006/relationships/oleObject" Target="embeddings/oleObject291.bin"/><Relationship Id="rId538" Type="http://schemas.openxmlformats.org/officeDocument/2006/relationships/image" Target="media/image206.wmf"/><Relationship Id="rId703" Type="http://schemas.openxmlformats.org/officeDocument/2006/relationships/oleObject" Target="embeddings/oleObject422.bin"/><Relationship Id="rId745" Type="http://schemas.openxmlformats.org/officeDocument/2006/relationships/oleObject" Target="embeddings/oleObject443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83.bin"/><Relationship Id="rId384" Type="http://schemas.openxmlformats.org/officeDocument/2006/relationships/image" Target="media/image162.wmf"/><Relationship Id="rId591" Type="http://schemas.openxmlformats.org/officeDocument/2006/relationships/image" Target="media/image224.wmf"/><Relationship Id="rId605" Type="http://schemas.openxmlformats.org/officeDocument/2006/relationships/image" Target="media/image231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image" Target="media/image248.wmf"/><Relationship Id="rId689" Type="http://schemas.openxmlformats.org/officeDocument/2006/relationships/oleObject" Target="embeddings/oleObject415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174.wmf"/><Relationship Id="rId493" Type="http://schemas.openxmlformats.org/officeDocument/2006/relationships/oleObject" Target="embeddings/oleObject300.bin"/><Relationship Id="rId507" Type="http://schemas.openxmlformats.org/officeDocument/2006/relationships/oleObject" Target="embeddings/oleObject310.bin"/><Relationship Id="rId549" Type="http://schemas.openxmlformats.org/officeDocument/2006/relationships/oleObject" Target="embeddings/oleObject332.bin"/><Relationship Id="rId714" Type="http://schemas.openxmlformats.org/officeDocument/2006/relationships/image" Target="media/image280.wmf"/><Relationship Id="rId756" Type="http://schemas.openxmlformats.org/officeDocument/2006/relationships/image" Target="media/image29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60.bin"/><Relationship Id="rId353" Type="http://schemas.openxmlformats.org/officeDocument/2006/relationships/oleObject" Target="embeddings/oleObject193.bin"/><Relationship Id="rId395" Type="http://schemas.openxmlformats.org/officeDocument/2006/relationships/oleObject" Target="embeddings/oleObject227.bin"/><Relationship Id="rId409" Type="http://schemas.openxmlformats.org/officeDocument/2006/relationships/image" Target="media/image165.wmf"/><Relationship Id="rId560" Type="http://schemas.openxmlformats.org/officeDocument/2006/relationships/oleObject" Target="embeddings/oleObject340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46.bin"/><Relationship Id="rId616" Type="http://schemas.openxmlformats.org/officeDocument/2006/relationships/oleObject" Target="embeddings/oleObject375.bin"/><Relationship Id="rId658" Type="http://schemas.openxmlformats.org/officeDocument/2006/relationships/oleObject" Target="embeddings/oleObject399.bin"/><Relationship Id="rId255" Type="http://schemas.openxmlformats.org/officeDocument/2006/relationships/image" Target="media/image124.wmf"/><Relationship Id="rId297" Type="http://schemas.openxmlformats.org/officeDocument/2006/relationships/image" Target="media/image145.emf"/><Relationship Id="rId462" Type="http://schemas.openxmlformats.org/officeDocument/2006/relationships/oleObject" Target="embeddings/oleObject277.bin"/><Relationship Id="rId518" Type="http://schemas.openxmlformats.org/officeDocument/2006/relationships/image" Target="media/image196.wmf"/><Relationship Id="rId725" Type="http://schemas.openxmlformats.org/officeDocument/2006/relationships/oleObject" Target="embeddings/oleObject433.bin"/><Relationship Id="rId115" Type="http://schemas.openxmlformats.org/officeDocument/2006/relationships/image" Target="media/image55.wmf"/><Relationship Id="rId157" Type="http://schemas.openxmlformats.org/officeDocument/2006/relationships/image" Target="media/image75.wmf"/><Relationship Id="rId322" Type="http://schemas.openxmlformats.org/officeDocument/2006/relationships/image" Target="media/image149.wmf"/><Relationship Id="rId364" Type="http://schemas.openxmlformats.org/officeDocument/2006/relationships/oleObject" Target="embeddings/oleObject201.bin"/><Relationship Id="rId767" Type="http://schemas.openxmlformats.org/officeDocument/2006/relationships/oleObject" Target="embeddings/oleObject457.bin"/><Relationship Id="rId61" Type="http://schemas.openxmlformats.org/officeDocument/2006/relationships/image" Target="media/image28.wmf"/><Relationship Id="rId199" Type="http://schemas.openxmlformats.org/officeDocument/2006/relationships/image" Target="media/image96.wmf"/><Relationship Id="rId571" Type="http://schemas.openxmlformats.org/officeDocument/2006/relationships/image" Target="media/image218.wmf"/><Relationship Id="rId627" Type="http://schemas.openxmlformats.org/officeDocument/2006/relationships/oleObject" Target="embeddings/oleObject381.bin"/><Relationship Id="rId669" Type="http://schemas.openxmlformats.org/officeDocument/2006/relationships/image" Target="media/image25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oleObject" Target="embeddings/oleObject255.bin"/><Relationship Id="rId473" Type="http://schemas.openxmlformats.org/officeDocument/2006/relationships/oleObject" Target="embeddings/oleObject286.bin"/><Relationship Id="rId529" Type="http://schemas.openxmlformats.org/officeDocument/2006/relationships/oleObject" Target="embeddings/oleObject322.bin"/><Relationship Id="rId680" Type="http://schemas.openxmlformats.org/officeDocument/2006/relationships/oleObject" Target="embeddings/oleObject410.bin"/><Relationship Id="rId736" Type="http://schemas.openxmlformats.org/officeDocument/2006/relationships/image" Target="media/image289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6.bin"/><Relationship Id="rId540" Type="http://schemas.openxmlformats.org/officeDocument/2006/relationships/image" Target="media/image207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58.wmf"/><Relationship Id="rId582" Type="http://schemas.openxmlformats.org/officeDocument/2006/relationships/oleObject" Target="embeddings/oleObject355.bin"/><Relationship Id="rId638" Type="http://schemas.openxmlformats.org/officeDocument/2006/relationships/oleObject" Target="embeddings/oleObject389.bin"/><Relationship Id="rId3" Type="http://schemas.openxmlformats.org/officeDocument/2006/relationships/settings" Target="setting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oleObject" Target="embeddings/oleObject232.bin"/><Relationship Id="rId442" Type="http://schemas.openxmlformats.org/officeDocument/2006/relationships/oleObject" Target="embeddings/oleObject266.bin"/><Relationship Id="rId484" Type="http://schemas.openxmlformats.org/officeDocument/2006/relationships/oleObject" Target="embeddings/oleObject292.bin"/><Relationship Id="rId705" Type="http://schemas.openxmlformats.org/officeDocument/2006/relationships/oleObject" Target="embeddings/oleObject423.bin"/><Relationship Id="rId137" Type="http://schemas.openxmlformats.org/officeDocument/2006/relationships/image" Target="media/image65.wmf"/><Relationship Id="rId302" Type="http://schemas.openxmlformats.org/officeDocument/2006/relationships/oleObject" Target="embeddings/oleObject151.bin"/><Relationship Id="rId344" Type="http://schemas.openxmlformats.org/officeDocument/2006/relationships/oleObject" Target="embeddings/oleObject185.bin"/><Relationship Id="rId691" Type="http://schemas.openxmlformats.org/officeDocument/2006/relationships/oleObject" Target="embeddings/oleObject416.bin"/><Relationship Id="rId747" Type="http://schemas.openxmlformats.org/officeDocument/2006/relationships/oleObject" Target="embeddings/oleObject445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218.bin"/><Relationship Id="rId551" Type="http://schemas.openxmlformats.org/officeDocument/2006/relationships/oleObject" Target="embeddings/oleObject333.bin"/><Relationship Id="rId593" Type="http://schemas.openxmlformats.org/officeDocument/2006/relationships/image" Target="media/image225.wmf"/><Relationship Id="rId607" Type="http://schemas.openxmlformats.org/officeDocument/2006/relationships/image" Target="media/image232.wmf"/><Relationship Id="rId649" Type="http://schemas.openxmlformats.org/officeDocument/2006/relationships/image" Target="media/image249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image" Target="media/image166.wmf"/><Relationship Id="rId453" Type="http://schemas.openxmlformats.org/officeDocument/2006/relationships/image" Target="media/image175.wmf"/><Relationship Id="rId509" Type="http://schemas.openxmlformats.org/officeDocument/2006/relationships/oleObject" Target="embeddings/oleObject311.bin"/><Relationship Id="rId660" Type="http://schemas.openxmlformats.org/officeDocument/2006/relationships/oleObject" Target="embeddings/oleObject400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61.bin"/><Relationship Id="rId495" Type="http://schemas.openxmlformats.org/officeDocument/2006/relationships/oleObject" Target="embeddings/oleObject302.bin"/><Relationship Id="rId716" Type="http://schemas.openxmlformats.org/officeDocument/2006/relationships/oleObject" Target="embeddings/oleObject428.bin"/><Relationship Id="rId758" Type="http://schemas.openxmlformats.org/officeDocument/2006/relationships/image" Target="media/image297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355" Type="http://schemas.openxmlformats.org/officeDocument/2006/relationships/oleObject" Target="embeddings/oleObject195.bin"/><Relationship Id="rId397" Type="http://schemas.openxmlformats.org/officeDocument/2006/relationships/oleObject" Target="embeddings/oleObject229.bin"/><Relationship Id="rId520" Type="http://schemas.openxmlformats.org/officeDocument/2006/relationships/image" Target="media/image197.wmf"/><Relationship Id="rId562" Type="http://schemas.openxmlformats.org/officeDocument/2006/relationships/oleObject" Target="embeddings/oleObject342.bin"/><Relationship Id="rId618" Type="http://schemas.openxmlformats.org/officeDocument/2006/relationships/oleObject" Target="embeddings/oleObject376.bin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48.bin"/><Relationship Id="rId464" Type="http://schemas.openxmlformats.org/officeDocument/2006/relationships/oleObject" Target="embeddings/oleObject278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434.bin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66" Type="http://schemas.openxmlformats.org/officeDocument/2006/relationships/oleObject" Target="embeddings/oleObject203.bin"/><Relationship Id="rId573" Type="http://schemas.openxmlformats.org/officeDocument/2006/relationships/image" Target="media/image219.wmf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57.bin"/><Relationship Id="rId640" Type="http://schemas.openxmlformats.org/officeDocument/2006/relationships/oleObject" Target="embeddings/oleObject390.bin"/><Relationship Id="rId738" Type="http://schemas.openxmlformats.org/officeDocument/2006/relationships/image" Target="media/image290.wmf"/><Relationship Id="rId74" Type="http://schemas.openxmlformats.org/officeDocument/2006/relationships/oleObject" Target="embeddings/oleObject34.bin"/><Relationship Id="rId377" Type="http://schemas.openxmlformats.org/officeDocument/2006/relationships/image" Target="media/image159.wmf"/><Relationship Id="rId500" Type="http://schemas.openxmlformats.org/officeDocument/2006/relationships/oleObject" Target="embeddings/oleObject307.bin"/><Relationship Id="rId584" Type="http://schemas.openxmlformats.org/officeDocument/2006/relationships/oleObject" Target="embeddings/oleObject357.bin"/><Relationship Id="rId5" Type="http://schemas.openxmlformats.org/officeDocument/2006/relationships/footnotes" Target="footnotes.xml"/><Relationship Id="rId237" Type="http://schemas.openxmlformats.org/officeDocument/2006/relationships/image" Target="media/image115.wmf"/><Relationship Id="rId444" Type="http://schemas.openxmlformats.org/officeDocument/2006/relationships/oleObject" Target="embeddings/oleObject267.bin"/><Relationship Id="rId651" Type="http://schemas.openxmlformats.org/officeDocument/2006/relationships/image" Target="media/image250.wmf"/><Relationship Id="rId749" Type="http://schemas.openxmlformats.org/officeDocument/2006/relationships/oleObject" Target="embeddings/oleObject44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3.bin"/><Relationship Id="rId388" Type="http://schemas.openxmlformats.org/officeDocument/2006/relationships/oleObject" Target="embeddings/oleObject220.bin"/><Relationship Id="rId511" Type="http://schemas.openxmlformats.org/officeDocument/2006/relationships/oleObject" Target="embeddings/oleObject312.bin"/><Relationship Id="rId609" Type="http://schemas.openxmlformats.org/officeDocument/2006/relationships/image" Target="media/image233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595" Type="http://schemas.openxmlformats.org/officeDocument/2006/relationships/image" Target="media/image226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176.wmf"/><Relationship Id="rId662" Type="http://schemas.openxmlformats.org/officeDocument/2006/relationships/oleObject" Target="embeddings/oleObject40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2.bin"/><Relationship Id="rId522" Type="http://schemas.openxmlformats.org/officeDocument/2006/relationships/image" Target="media/image198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399" Type="http://schemas.openxmlformats.org/officeDocument/2006/relationships/oleObject" Target="embeddings/oleObject231.bin"/><Relationship Id="rId259" Type="http://schemas.openxmlformats.org/officeDocument/2006/relationships/image" Target="media/image126.wmf"/><Relationship Id="rId466" Type="http://schemas.openxmlformats.org/officeDocument/2006/relationships/oleObject" Target="embeddings/oleObject279.bin"/><Relationship Id="rId673" Type="http://schemas.openxmlformats.org/officeDocument/2006/relationships/image" Target="media/image26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70.bin"/><Relationship Id="rId533" Type="http://schemas.openxmlformats.org/officeDocument/2006/relationships/oleObject" Target="embeddings/oleObject324.bin"/><Relationship Id="rId740" Type="http://schemas.openxmlformats.org/officeDocument/2006/relationships/image" Target="media/image291.wmf"/><Relationship Id="rId172" Type="http://schemas.openxmlformats.org/officeDocument/2006/relationships/oleObject" Target="embeddings/oleObject84.bin"/><Relationship Id="rId477" Type="http://schemas.openxmlformats.org/officeDocument/2006/relationships/image" Target="media/image183.wmf"/><Relationship Id="rId600" Type="http://schemas.openxmlformats.org/officeDocument/2006/relationships/oleObject" Target="embeddings/oleObject366.bin"/><Relationship Id="rId684" Type="http://schemas.openxmlformats.org/officeDocument/2006/relationships/image" Target="media/image266.wmf"/><Relationship Id="rId337" Type="http://schemas.openxmlformats.org/officeDocument/2006/relationships/oleObject" Target="embeddings/oleObject179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09.wmf"/><Relationship Id="rId751" Type="http://schemas.openxmlformats.org/officeDocument/2006/relationships/oleObject" Target="embeddings/oleObject449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222.bin"/><Relationship Id="rId404" Type="http://schemas.openxmlformats.org/officeDocument/2006/relationships/oleObject" Target="embeddings/oleObject236.bin"/><Relationship Id="rId611" Type="http://schemas.openxmlformats.org/officeDocument/2006/relationships/oleObject" Target="embeddings/oleObject372.bin"/><Relationship Id="rId250" Type="http://schemas.openxmlformats.org/officeDocument/2006/relationships/oleObject" Target="embeddings/oleObject123.bin"/><Relationship Id="rId488" Type="http://schemas.openxmlformats.org/officeDocument/2006/relationships/oleObject" Target="embeddings/oleObject295.bin"/><Relationship Id="rId695" Type="http://schemas.microsoft.com/office/2007/relationships/hdphoto" Target="media/hdphoto1.wdp"/><Relationship Id="rId709" Type="http://schemas.openxmlformats.org/officeDocument/2006/relationships/oleObject" Target="embeddings/oleObject424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54.wmf"/><Relationship Id="rId555" Type="http://schemas.openxmlformats.org/officeDocument/2006/relationships/oleObject" Target="embeddings/oleObject335.bin"/><Relationship Id="rId762" Type="http://schemas.openxmlformats.org/officeDocument/2006/relationships/image" Target="media/image299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168.wmf"/><Relationship Id="rId622" Type="http://schemas.openxmlformats.org/officeDocument/2006/relationships/oleObject" Target="embeddings/oleObject378.bin"/><Relationship Id="rId261" Type="http://schemas.openxmlformats.org/officeDocument/2006/relationships/image" Target="media/image127.wmf"/><Relationship Id="rId499" Type="http://schemas.openxmlformats.org/officeDocument/2006/relationships/oleObject" Target="embeddings/oleObject306.bin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98.bin"/><Relationship Id="rId566" Type="http://schemas.openxmlformats.org/officeDocument/2006/relationships/image" Target="media/image216.wmf"/><Relationship Id="rId773" Type="http://schemas.openxmlformats.org/officeDocument/2006/relationships/footer" Target="footer1.xml"/><Relationship Id="rId121" Type="http://schemas.openxmlformats.org/officeDocument/2006/relationships/oleObject" Target="embeddings/oleObject58.bin"/><Relationship Id="rId219" Type="http://schemas.openxmlformats.org/officeDocument/2006/relationships/image" Target="media/image106.wmf"/><Relationship Id="rId426" Type="http://schemas.openxmlformats.org/officeDocument/2006/relationships/oleObject" Target="embeddings/oleObject251.bin"/><Relationship Id="rId633" Type="http://schemas.openxmlformats.org/officeDocument/2006/relationships/oleObject" Target="embeddings/oleObject387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577" Type="http://schemas.openxmlformats.org/officeDocument/2006/relationships/image" Target="media/image221.wmf"/><Relationship Id="rId700" Type="http://schemas.openxmlformats.org/officeDocument/2006/relationships/image" Target="media/image273.wmf"/><Relationship Id="rId132" Type="http://schemas.openxmlformats.org/officeDocument/2006/relationships/oleObject" Target="embeddings/oleObject64.bin"/><Relationship Id="rId437" Type="http://schemas.openxmlformats.org/officeDocument/2006/relationships/oleObject" Target="embeddings/oleObject261.bin"/><Relationship Id="rId644" Type="http://schemas.openxmlformats.org/officeDocument/2006/relationships/oleObject" Target="embeddings/oleObject392.bin"/><Relationship Id="rId283" Type="http://schemas.openxmlformats.org/officeDocument/2006/relationships/image" Target="media/image138.wmf"/><Relationship Id="rId490" Type="http://schemas.openxmlformats.org/officeDocument/2006/relationships/oleObject" Target="embeddings/oleObject297.bin"/><Relationship Id="rId504" Type="http://schemas.openxmlformats.org/officeDocument/2006/relationships/image" Target="media/image190.wmf"/><Relationship Id="rId711" Type="http://schemas.openxmlformats.org/officeDocument/2006/relationships/oleObject" Target="embeddings/oleObject425.bin"/><Relationship Id="rId78" Type="http://schemas.openxmlformats.org/officeDocument/2006/relationships/oleObject" Target="embeddings/oleObject36.bin"/><Relationship Id="rId143" Type="http://schemas.openxmlformats.org/officeDocument/2006/relationships/image" Target="media/image68.wmf"/><Relationship Id="rId350" Type="http://schemas.openxmlformats.org/officeDocument/2006/relationships/oleObject" Target="embeddings/oleObject190.bin"/><Relationship Id="rId588" Type="http://schemas.openxmlformats.org/officeDocument/2006/relationships/image" Target="media/image22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448" Type="http://schemas.openxmlformats.org/officeDocument/2006/relationships/image" Target="media/image173.wmf"/><Relationship Id="rId655" Type="http://schemas.openxmlformats.org/officeDocument/2006/relationships/image" Target="media/image252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7.bin"/><Relationship Id="rId515" Type="http://schemas.openxmlformats.org/officeDocument/2006/relationships/oleObject" Target="embeddings/oleObject315.bin"/><Relationship Id="rId722" Type="http://schemas.openxmlformats.org/officeDocument/2006/relationships/image" Target="media/image282.wmf"/><Relationship Id="rId89" Type="http://schemas.openxmlformats.org/officeDocument/2006/relationships/image" Target="media/image42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156.wmf"/><Relationship Id="rId599" Type="http://schemas.openxmlformats.org/officeDocument/2006/relationships/image" Target="media/image228.wmf"/><Relationship Id="rId459" Type="http://schemas.openxmlformats.org/officeDocument/2006/relationships/image" Target="media/image178.wmf"/><Relationship Id="rId666" Type="http://schemas.openxmlformats.org/officeDocument/2006/relationships/oleObject" Target="embeddings/oleObject40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19" Type="http://schemas.openxmlformats.org/officeDocument/2006/relationships/oleObject" Target="embeddings/oleObject166.bin"/><Relationship Id="rId526" Type="http://schemas.openxmlformats.org/officeDocument/2006/relationships/image" Target="media/image200.wmf"/><Relationship Id="rId733" Type="http://schemas.openxmlformats.org/officeDocument/2006/relationships/oleObject" Target="embeddings/oleObject437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209.bin"/><Relationship Id="rId677" Type="http://schemas.openxmlformats.org/officeDocument/2006/relationships/image" Target="media/image263.wmf"/><Relationship Id="rId232" Type="http://schemas.openxmlformats.org/officeDocument/2006/relationships/oleObject" Target="embeddings/oleObject114.bin"/><Relationship Id="rId27" Type="http://schemas.openxmlformats.org/officeDocument/2006/relationships/image" Target="media/image11.wmf"/><Relationship Id="rId537" Type="http://schemas.openxmlformats.org/officeDocument/2006/relationships/oleObject" Target="embeddings/oleObject326.bin"/><Relationship Id="rId744" Type="http://schemas.openxmlformats.org/officeDocument/2006/relationships/image" Target="media/image293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6.bin"/><Relationship Id="rId383" Type="http://schemas.openxmlformats.org/officeDocument/2006/relationships/oleObject" Target="embeddings/oleObject216.bin"/><Relationship Id="rId590" Type="http://schemas.openxmlformats.org/officeDocument/2006/relationships/image" Target="media/image223.emf"/><Relationship Id="rId604" Type="http://schemas.openxmlformats.org/officeDocument/2006/relationships/oleObject" Target="embeddings/oleObject368.bin"/><Relationship Id="rId243" Type="http://schemas.openxmlformats.org/officeDocument/2006/relationships/image" Target="media/image118.wmf"/><Relationship Id="rId450" Type="http://schemas.openxmlformats.org/officeDocument/2006/relationships/oleObject" Target="embeddings/oleObject271.bin"/><Relationship Id="rId688" Type="http://schemas.openxmlformats.org/officeDocument/2006/relationships/image" Target="media/image268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9.bin"/><Relationship Id="rId548" Type="http://schemas.openxmlformats.org/officeDocument/2006/relationships/image" Target="media/image211.wmf"/><Relationship Id="rId755" Type="http://schemas.openxmlformats.org/officeDocument/2006/relationships/oleObject" Target="embeddings/oleObject451.bin"/><Relationship Id="rId91" Type="http://schemas.openxmlformats.org/officeDocument/2006/relationships/image" Target="media/image43.wmf"/><Relationship Id="rId187" Type="http://schemas.openxmlformats.org/officeDocument/2006/relationships/image" Target="media/image90.wmf"/><Relationship Id="rId394" Type="http://schemas.openxmlformats.org/officeDocument/2006/relationships/oleObject" Target="embeddings/oleObject226.bin"/><Relationship Id="rId408" Type="http://schemas.openxmlformats.org/officeDocument/2006/relationships/oleObject" Target="embeddings/oleObject238.bin"/><Relationship Id="rId615" Type="http://schemas.openxmlformats.org/officeDocument/2006/relationships/image" Target="media/image235.wmf"/><Relationship Id="rId254" Type="http://schemas.openxmlformats.org/officeDocument/2006/relationships/oleObject" Target="embeddings/oleObject125.bin"/><Relationship Id="rId699" Type="http://schemas.openxmlformats.org/officeDocument/2006/relationships/oleObject" Target="embeddings/oleObject42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461" Type="http://schemas.openxmlformats.org/officeDocument/2006/relationships/image" Target="media/image179.wmf"/><Relationship Id="rId559" Type="http://schemas.openxmlformats.org/officeDocument/2006/relationships/oleObject" Target="embeddings/oleObject339.bin"/><Relationship Id="rId766" Type="http://schemas.openxmlformats.org/officeDocument/2006/relationships/image" Target="media/image301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7.bin"/><Relationship Id="rId419" Type="http://schemas.openxmlformats.org/officeDocument/2006/relationships/oleObject" Target="embeddings/oleObject245.bin"/><Relationship Id="rId626" Type="http://schemas.openxmlformats.org/officeDocument/2006/relationships/oleObject" Target="embeddings/oleObject380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85.bin"/><Relationship Id="rId125" Type="http://schemas.openxmlformats.org/officeDocument/2006/relationships/image" Target="media/image59.wmf"/><Relationship Id="rId332" Type="http://schemas.openxmlformats.org/officeDocument/2006/relationships/image" Target="media/image151.wmf"/><Relationship Id="rId637" Type="http://schemas.openxmlformats.org/officeDocument/2006/relationships/image" Target="media/image243.wmf"/><Relationship Id="rId276" Type="http://schemas.openxmlformats.org/officeDocument/2006/relationships/oleObject" Target="embeddings/oleObject136.bin"/><Relationship Id="rId483" Type="http://schemas.openxmlformats.org/officeDocument/2006/relationships/image" Target="media/image186.wmf"/><Relationship Id="rId690" Type="http://schemas.openxmlformats.org/officeDocument/2006/relationships/image" Target="media/image269.wmf"/><Relationship Id="rId704" Type="http://schemas.openxmlformats.org/officeDocument/2006/relationships/image" Target="media/image275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6.bin"/><Relationship Id="rId343" Type="http://schemas.openxmlformats.org/officeDocument/2006/relationships/oleObject" Target="embeddings/oleObject184.bin"/><Relationship Id="rId550" Type="http://schemas.openxmlformats.org/officeDocument/2006/relationships/image" Target="media/image212.wmf"/><Relationship Id="rId203" Type="http://schemas.openxmlformats.org/officeDocument/2006/relationships/image" Target="media/image98.wmf"/><Relationship Id="rId648" Type="http://schemas.openxmlformats.org/officeDocument/2006/relationships/oleObject" Target="embeddings/oleObject394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39.bin"/><Relationship Id="rId494" Type="http://schemas.openxmlformats.org/officeDocument/2006/relationships/oleObject" Target="embeddings/oleObject301.bin"/><Relationship Id="rId508" Type="http://schemas.openxmlformats.org/officeDocument/2006/relationships/image" Target="media/image192.wmf"/><Relationship Id="rId715" Type="http://schemas.openxmlformats.org/officeDocument/2006/relationships/oleObject" Target="embeddings/oleObject427.bin"/><Relationship Id="rId147" Type="http://schemas.openxmlformats.org/officeDocument/2006/relationships/image" Target="media/image70.wmf"/><Relationship Id="rId354" Type="http://schemas.openxmlformats.org/officeDocument/2006/relationships/oleObject" Target="embeddings/oleObject194.bin"/><Relationship Id="rId51" Type="http://schemas.openxmlformats.org/officeDocument/2006/relationships/image" Target="media/image23.wmf"/><Relationship Id="rId561" Type="http://schemas.openxmlformats.org/officeDocument/2006/relationships/oleObject" Target="embeddings/oleObject341.bin"/><Relationship Id="rId659" Type="http://schemas.openxmlformats.org/officeDocument/2006/relationships/image" Target="media/image254.wmf"/><Relationship Id="rId214" Type="http://schemas.openxmlformats.org/officeDocument/2006/relationships/oleObject" Target="embeddings/oleObject105.bin"/><Relationship Id="rId298" Type="http://schemas.openxmlformats.org/officeDocument/2006/relationships/oleObject" Target="embeddings/oleObject147.bin"/><Relationship Id="rId421" Type="http://schemas.openxmlformats.org/officeDocument/2006/relationships/oleObject" Target="embeddings/oleObject247.bin"/><Relationship Id="rId519" Type="http://schemas.openxmlformats.org/officeDocument/2006/relationships/oleObject" Target="embeddings/oleObject317.bin"/><Relationship Id="rId158" Type="http://schemas.openxmlformats.org/officeDocument/2006/relationships/oleObject" Target="embeddings/oleObject77.bin"/><Relationship Id="rId726" Type="http://schemas.openxmlformats.org/officeDocument/2006/relationships/image" Target="media/image284.wmf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202.bin"/><Relationship Id="rId572" Type="http://schemas.openxmlformats.org/officeDocument/2006/relationships/oleObject" Target="embeddings/oleObject348.bin"/><Relationship Id="rId225" Type="http://schemas.openxmlformats.org/officeDocument/2006/relationships/image" Target="media/image109.wmf"/><Relationship Id="rId432" Type="http://schemas.openxmlformats.org/officeDocument/2006/relationships/oleObject" Target="embeddings/oleObject256.bin"/><Relationship Id="rId737" Type="http://schemas.openxmlformats.org/officeDocument/2006/relationships/oleObject" Target="embeddings/oleObject439.bin"/><Relationship Id="rId73" Type="http://schemas.openxmlformats.org/officeDocument/2006/relationships/image" Target="media/image34.wmf"/><Relationship Id="rId169" Type="http://schemas.openxmlformats.org/officeDocument/2006/relationships/image" Target="media/image81.emf"/><Relationship Id="rId376" Type="http://schemas.openxmlformats.org/officeDocument/2006/relationships/oleObject" Target="embeddings/oleObject212.bin"/><Relationship Id="rId583" Type="http://schemas.openxmlformats.org/officeDocument/2006/relationships/oleObject" Target="embeddings/oleObject356.bin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6.bin"/><Relationship Id="rId443" Type="http://schemas.openxmlformats.org/officeDocument/2006/relationships/image" Target="media/image171.wmf"/><Relationship Id="rId650" Type="http://schemas.openxmlformats.org/officeDocument/2006/relationships/oleObject" Target="embeddings/oleObject395.bin"/><Relationship Id="rId303" Type="http://schemas.openxmlformats.org/officeDocument/2006/relationships/oleObject" Target="embeddings/oleObject152.bin"/><Relationship Id="rId748" Type="http://schemas.openxmlformats.org/officeDocument/2006/relationships/oleObject" Target="embeddings/oleObject446.bin"/><Relationship Id="rId84" Type="http://schemas.openxmlformats.org/officeDocument/2006/relationships/oleObject" Target="embeddings/oleObject39.bin"/><Relationship Id="rId387" Type="http://schemas.openxmlformats.org/officeDocument/2006/relationships/oleObject" Target="embeddings/oleObject219.bin"/><Relationship Id="rId510" Type="http://schemas.openxmlformats.org/officeDocument/2006/relationships/image" Target="media/image193.wmf"/><Relationship Id="rId594" Type="http://schemas.openxmlformats.org/officeDocument/2006/relationships/oleObject" Target="embeddings/oleObject363.bin"/><Relationship Id="rId608" Type="http://schemas.openxmlformats.org/officeDocument/2006/relationships/oleObject" Target="embeddings/oleObject370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7.png"/><Relationship Id="rId1" Type="http://schemas.openxmlformats.org/officeDocument/2006/relationships/image" Target="media/image30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5.png"/><Relationship Id="rId1" Type="http://schemas.openxmlformats.org/officeDocument/2006/relationships/image" Target="media/image30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OOL%20AIOMT\AIOMT%20Premium%20V3.0%20Official\Data\Header-Footer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Header-Footer2</Template>
  <TotalTime>3</TotalTime>
  <Pages>1</Pages>
  <Words>3323</Words>
  <Characters>18947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 Windows 11 Home</cp:lastModifiedBy>
  <cp:revision>6</cp:revision>
  <dcterms:created xsi:type="dcterms:W3CDTF">2025-02-14T13:51:00Z</dcterms:created>
  <dcterms:modified xsi:type="dcterms:W3CDTF">2025-02-15T16:24:00Z</dcterms:modified>
</cp:coreProperties>
</file>